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FD1" w:rsidRDefault="007C7FD1" w:rsidP="00147FA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Согласовано</w:t>
      </w:r>
    </w:p>
    <w:p w:rsidR="007C7FD1" w:rsidRDefault="007C7FD1" w:rsidP="00147FA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Глава Орловского сельского поселения</w:t>
      </w:r>
    </w:p>
    <w:p w:rsidR="007C7FD1" w:rsidRDefault="007C7FD1" w:rsidP="00147FA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О.Э. Рау</w:t>
      </w:r>
    </w:p>
    <w:p w:rsidR="007C7FD1" w:rsidRDefault="007C7FD1" w:rsidP="00D80653">
      <w:pPr>
        <w:rPr>
          <w:rStyle w:val="Emphasis"/>
          <w:rFonts w:ascii="Bookman Old Style" w:hAnsi="Bookman Old Style" w:cs="Bookman Old Style"/>
          <w:sz w:val="144"/>
          <w:szCs w:val="144"/>
        </w:rPr>
      </w:pPr>
    </w:p>
    <w:p w:rsidR="007C7FD1" w:rsidRPr="008130EF" w:rsidRDefault="007C7FD1" w:rsidP="008130EF">
      <w:pPr>
        <w:jc w:val="center"/>
        <w:rPr>
          <w:rStyle w:val="Emphasis"/>
          <w:rFonts w:ascii="Broadway" w:hAnsi="Broadway" w:cs="Broadway"/>
          <w:i w:val="0"/>
          <w:iCs w:val="0"/>
          <w:sz w:val="144"/>
          <w:szCs w:val="144"/>
        </w:rPr>
      </w:pPr>
      <w:r w:rsidRPr="008130EF">
        <w:rPr>
          <w:rStyle w:val="Emphasis"/>
          <w:rFonts w:ascii="Bookman Old Style" w:hAnsi="Bookman Old Style" w:cs="Bookman Old Style"/>
          <w:i w:val="0"/>
          <w:iCs w:val="0"/>
          <w:sz w:val="144"/>
          <w:szCs w:val="144"/>
        </w:rPr>
        <w:t>План</w:t>
      </w:r>
      <w:r w:rsidRPr="008130EF">
        <w:rPr>
          <w:rStyle w:val="Emphasis"/>
          <w:rFonts w:ascii="Broadway" w:hAnsi="Broadway" w:cs="Broadway"/>
          <w:i w:val="0"/>
          <w:iCs w:val="0"/>
          <w:sz w:val="144"/>
          <w:szCs w:val="144"/>
        </w:rPr>
        <w:t xml:space="preserve"> </w:t>
      </w:r>
      <w:r w:rsidRPr="008130EF">
        <w:rPr>
          <w:rStyle w:val="Emphasis"/>
          <w:rFonts w:ascii="Bookman Old Style" w:hAnsi="Bookman Old Style" w:cs="Bookman Old Style"/>
          <w:i w:val="0"/>
          <w:iCs w:val="0"/>
          <w:sz w:val="144"/>
          <w:szCs w:val="144"/>
        </w:rPr>
        <w:t>работы</w:t>
      </w:r>
      <w:r w:rsidRPr="008130EF">
        <w:rPr>
          <w:rStyle w:val="Emphasis"/>
          <w:rFonts w:ascii="Broadway" w:hAnsi="Broadway" w:cs="Broadway"/>
          <w:i w:val="0"/>
          <w:iCs w:val="0"/>
          <w:sz w:val="144"/>
          <w:szCs w:val="144"/>
        </w:rPr>
        <w:t xml:space="preserve"> «</w:t>
      </w:r>
      <w:r w:rsidRPr="008130EF">
        <w:rPr>
          <w:rStyle w:val="Emphasis"/>
          <w:rFonts w:ascii="Century Cyr" w:hAnsi="Century Cyr" w:cs="Century Cyr"/>
          <w:i w:val="0"/>
          <w:iCs w:val="0"/>
          <w:sz w:val="144"/>
          <w:szCs w:val="144"/>
        </w:rPr>
        <w:t>Орловского</w:t>
      </w:r>
      <w:r w:rsidRPr="008130EF">
        <w:rPr>
          <w:rStyle w:val="Emphasis"/>
          <w:rFonts w:ascii="Broadway" w:hAnsi="Broadway" w:cs="Broadway"/>
          <w:i w:val="0"/>
          <w:iCs w:val="0"/>
          <w:sz w:val="144"/>
          <w:szCs w:val="144"/>
        </w:rPr>
        <w:t xml:space="preserve"> </w:t>
      </w:r>
      <w:r w:rsidRPr="008130EF">
        <w:rPr>
          <w:rStyle w:val="Emphasis"/>
          <w:rFonts w:ascii="Century Cyr" w:hAnsi="Century Cyr" w:cs="Century Cyr"/>
          <w:i w:val="0"/>
          <w:iCs w:val="0"/>
          <w:sz w:val="144"/>
          <w:szCs w:val="144"/>
        </w:rPr>
        <w:t>ДК</w:t>
      </w:r>
      <w:r w:rsidRPr="008130EF">
        <w:rPr>
          <w:rStyle w:val="Emphasis"/>
          <w:rFonts w:ascii="Broadway" w:hAnsi="Broadway" w:cs="Broadway"/>
          <w:i w:val="0"/>
          <w:iCs w:val="0"/>
          <w:sz w:val="144"/>
          <w:szCs w:val="144"/>
        </w:rPr>
        <w:t>»</w:t>
      </w:r>
    </w:p>
    <w:p w:rsidR="007C7FD1" w:rsidRPr="008130EF" w:rsidRDefault="007C7FD1" w:rsidP="008130EF">
      <w:pPr>
        <w:jc w:val="center"/>
        <w:rPr>
          <w:rStyle w:val="Emphasis"/>
          <w:rFonts w:ascii="Broadway" w:hAnsi="Broadway" w:cs="Broadway"/>
          <w:i w:val="0"/>
          <w:iCs w:val="0"/>
          <w:sz w:val="144"/>
          <w:szCs w:val="144"/>
        </w:rPr>
      </w:pPr>
      <w:r w:rsidRPr="008130EF">
        <w:rPr>
          <w:rStyle w:val="Emphasis"/>
          <w:rFonts w:ascii="Bookman Old Style" w:hAnsi="Bookman Old Style" w:cs="Bookman Old Style"/>
          <w:b/>
          <w:bCs/>
          <w:i w:val="0"/>
          <w:iCs w:val="0"/>
          <w:sz w:val="144"/>
          <w:szCs w:val="144"/>
        </w:rPr>
        <w:t>На</w:t>
      </w:r>
      <w:r w:rsidRPr="008130EF">
        <w:rPr>
          <w:rStyle w:val="Emphasis"/>
          <w:rFonts w:ascii="Broadway" w:hAnsi="Broadway" w:cs="Broadway"/>
          <w:i w:val="0"/>
          <w:iCs w:val="0"/>
          <w:sz w:val="144"/>
          <w:szCs w:val="144"/>
        </w:rPr>
        <w:t xml:space="preserve"> </w:t>
      </w:r>
      <w:r w:rsidRPr="008130EF">
        <w:rPr>
          <w:rStyle w:val="Emphasis"/>
          <w:rFonts w:ascii="Broadway" w:hAnsi="Broadway" w:cs="Broadway"/>
          <w:b/>
          <w:bCs/>
          <w:i w:val="0"/>
          <w:iCs w:val="0"/>
          <w:sz w:val="144"/>
          <w:szCs w:val="144"/>
        </w:rPr>
        <w:t>202</w:t>
      </w:r>
      <w:r>
        <w:rPr>
          <w:rStyle w:val="Emphasis"/>
          <w:rFonts w:ascii="Times New Roman" w:hAnsi="Times New Roman" w:cs="Times New Roman"/>
          <w:b/>
          <w:bCs/>
          <w:i w:val="0"/>
          <w:iCs w:val="0"/>
          <w:sz w:val="144"/>
          <w:szCs w:val="144"/>
        </w:rPr>
        <w:t>1</w:t>
      </w:r>
      <w:r w:rsidRPr="008130EF">
        <w:rPr>
          <w:rStyle w:val="Emphasis"/>
          <w:i w:val="0"/>
          <w:iCs w:val="0"/>
          <w:sz w:val="144"/>
          <w:szCs w:val="144"/>
        </w:rPr>
        <w:t xml:space="preserve"> </w:t>
      </w:r>
      <w:r w:rsidRPr="008130EF">
        <w:rPr>
          <w:rStyle w:val="Emphasis"/>
          <w:rFonts w:ascii="Monotype Corsiva" w:hAnsi="Monotype Corsiva" w:cs="Monotype Corsiva"/>
          <w:b/>
          <w:bCs/>
          <w:i w:val="0"/>
          <w:iCs w:val="0"/>
          <w:sz w:val="160"/>
          <w:szCs w:val="160"/>
        </w:rPr>
        <w:t>год</w:t>
      </w:r>
    </w:p>
    <w:p w:rsidR="007C7FD1" w:rsidRPr="00C62A16" w:rsidRDefault="007C7FD1" w:rsidP="00147FA4">
      <w:pPr>
        <w:rPr>
          <w:rFonts w:ascii="Book Antiqua" w:hAnsi="Book Antiqua" w:cs="Book Antiqua"/>
          <w:sz w:val="144"/>
          <w:szCs w:val="144"/>
        </w:rPr>
      </w:pPr>
    </w:p>
    <w:p w:rsidR="007C7FD1" w:rsidRDefault="007C7FD1" w:rsidP="00147FA4">
      <w:pPr>
        <w:rPr>
          <w:sz w:val="32"/>
          <w:szCs w:val="32"/>
        </w:rPr>
      </w:pPr>
    </w:p>
    <w:p w:rsidR="007C7FD1" w:rsidRDefault="007C7FD1" w:rsidP="00147FA4">
      <w:pPr>
        <w:rPr>
          <w:sz w:val="32"/>
          <w:szCs w:val="32"/>
        </w:rPr>
      </w:pPr>
    </w:p>
    <w:p w:rsidR="007C7FD1" w:rsidRDefault="007C7FD1" w:rsidP="00147FA4">
      <w:pPr>
        <w:rPr>
          <w:sz w:val="32"/>
          <w:szCs w:val="32"/>
        </w:rPr>
      </w:pPr>
      <w:r>
        <w:rPr>
          <w:sz w:val="32"/>
          <w:szCs w:val="32"/>
        </w:rPr>
        <w:t>1</w:t>
      </w:r>
      <w:r w:rsidRPr="008A378D">
        <w:rPr>
          <w:b/>
          <w:bCs/>
          <w:sz w:val="32"/>
          <w:szCs w:val="32"/>
        </w:rPr>
        <w:t>.</w:t>
      </w:r>
      <w:r w:rsidRPr="008A378D">
        <w:rPr>
          <w:b/>
          <w:bCs/>
          <w:sz w:val="40"/>
          <w:szCs w:val="40"/>
        </w:rPr>
        <w:t>ОСНОВНЫЕ</w:t>
      </w:r>
      <w:r>
        <w:rPr>
          <w:b/>
          <w:bCs/>
          <w:sz w:val="40"/>
          <w:szCs w:val="40"/>
        </w:rPr>
        <w:t xml:space="preserve"> </w:t>
      </w:r>
      <w:r w:rsidRPr="008A378D">
        <w:rPr>
          <w:b/>
          <w:bCs/>
          <w:sz w:val="40"/>
          <w:szCs w:val="40"/>
        </w:rPr>
        <w:t xml:space="preserve"> НАПРАВЛЕНИЯ</w:t>
      </w:r>
      <w:r>
        <w:rPr>
          <w:b/>
          <w:bCs/>
          <w:sz w:val="40"/>
          <w:szCs w:val="40"/>
        </w:rPr>
        <w:t xml:space="preserve"> </w:t>
      </w:r>
      <w:r w:rsidRPr="008A378D">
        <w:rPr>
          <w:b/>
          <w:bCs/>
          <w:sz w:val="40"/>
          <w:szCs w:val="40"/>
        </w:rPr>
        <w:t xml:space="preserve"> В</w:t>
      </w:r>
      <w:r>
        <w:rPr>
          <w:b/>
          <w:bCs/>
          <w:sz w:val="40"/>
          <w:szCs w:val="40"/>
        </w:rPr>
        <w:t xml:space="preserve"> </w:t>
      </w:r>
      <w:r w:rsidRPr="008A378D">
        <w:rPr>
          <w:b/>
          <w:bCs/>
          <w:sz w:val="40"/>
          <w:szCs w:val="40"/>
        </w:rPr>
        <w:t xml:space="preserve"> РАБОТЕ</w:t>
      </w:r>
    </w:p>
    <w:p w:rsidR="007C7FD1" w:rsidRDefault="007C7FD1" w:rsidP="00147FA4">
      <w:pPr>
        <w:rPr>
          <w:sz w:val="32"/>
          <w:szCs w:val="32"/>
        </w:rPr>
      </w:pPr>
    </w:p>
    <w:p w:rsidR="007C7FD1" w:rsidRPr="009D4CEF" w:rsidRDefault="007C7FD1" w:rsidP="00147FA4">
      <w:pPr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9D4CEF">
        <w:rPr>
          <w:b/>
          <w:bCs/>
          <w:sz w:val="32"/>
          <w:szCs w:val="32"/>
        </w:rPr>
        <w:t>1.</w:t>
      </w:r>
      <w:r>
        <w:rPr>
          <w:b/>
          <w:bCs/>
          <w:sz w:val="32"/>
          <w:szCs w:val="32"/>
        </w:rPr>
        <w:t xml:space="preserve">Повысить уровень культурно - </w:t>
      </w:r>
      <w:r w:rsidRPr="009D4CEF">
        <w:rPr>
          <w:b/>
          <w:bCs/>
          <w:sz w:val="32"/>
          <w:szCs w:val="32"/>
        </w:rPr>
        <w:t>досуг</w:t>
      </w:r>
      <w:r>
        <w:rPr>
          <w:b/>
          <w:bCs/>
          <w:sz w:val="32"/>
          <w:szCs w:val="32"/>
        </w:rPr>
        <w:t>овой деятельности</w:t>
      </w:r>
      <w:r w:rsidRPr="009D4CEF">
        <w:rPr>
          <w:b/>
          <w:bCs/>
          <w:sz w:val="32"/>
          <w:szCs w:val="32"/>
        </w:rPr>
        <w:t xml:space="preserve"> разных слоёв и возрастных категорий населения</w:t>
      </w:r>
    </w:p>
    <w:p w:rsidR="007C7FD1" w:rsidRPr="009D4CEF" w:rsidRDefault="007C7FD1" w:rsidP="00147FA4">
      <w:pPr>
        <w:rPr>
          <w:b/>
          <w:bCs/>
          <w:sz w:val="32"/>
          <w:szCs w:val="32"/>
        </w:rPr>
      </w:pPr>
      <w:r w:rsidRPr="009D4CEF">
        <w:rPr>
          <w:b/>
          <w:bCs/>
          <w:sz w:val="32"/>
          <w:szCs w:val="32"/>
        </w:rPr>
        <w:t xml:space="preserve">     2.Вовлечь взрослых и детей в творческую деятельность, связанную с пением, народными обрядами и традициями.</w:t>
      </w:r>
    </w:p>
    <w:p w:rsidR="007C7FD1" w:rsidRPr="009D4CEF" w:rsidRDefault="007C7FD1" w:rsidP="00147FA4">
      <w:pPr>
        <w:rPr>
          <w:b/>
          <w:bCs/>
          <w:sz w:val="32"/>
          <w:szCs w:val="32"/>
        </w:rPr>
      </w:pPr>
      <w:r w:rsidRPr="009D4CEF">
        <w:rPr>
          <w:b/>
          <w:bCs/>
          <w:sz w:val="32"/>
          <w:szCs w:val="32"/>
        </w:rPr>
        <w:t xml:space="preserve">     3.Развивать фольклорное пение.</w:t>
      </w:r>
    </w:p>
    <w:p w:rsidR="007C7FD1" w:rsidRDefault="007C7FD1" w:rsidP="00147FA4">
      <w:pPr>
        <w:rPr>
          <w:b/>
          <w:bCs/>
          <w:sz w:val="32"/>
          <w:szCs w:val="32"/>
        </w:rPr>
      </w:pPr>
      <w:r w:rsidRPr="009D4CEF">
        <w:rPr>
          <w:b/>
          <w:bCs/>
          <w:sz w:val="32"/>
          <w:szCs w:val="32"/>
        </w:rPr>
        <w:t xml:space="preserve">     4.Вовлекать население в кружковую работу по интересам.</w:t>
      </w:r>
    </w:p>
    <w:p w:rsidR="007C7FD1" w:rsidRDefault="007C7FD1" w:rsidP="00147FA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5.Изучать культурные традиции села</w:t>
      </w:r>
    </w:p>
    <w:p w:rsidR="007C7FD1" w:rsidRPr="009D4CEF" w:rsidRDefault="007C7FD1" w:rsidP="00147FA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6.Развивать творческую и концертную деятельность клубных формирований.</w:t>
      </w:r>
    </w:p>
    <w:p w:rsidR="007C7FD1" w:rsidRDefault="007C7FD1" w:rsidP="00147FA4">
      <w:pPr>
        <w:rPr>
          <w:b/>
          <w:bCs/>
          <w:sz w:val="32"/>
          <w:szCs w:val="32"/>
        </w:rPr>
      </w:pPr>
    </w:p>
    <w:p w:rsidR="007C7FD1" w:rsidRPr="009D4CEF" w:rsidRDefault="007C7FD1" w:rsidP="00147FA4">
      <w:pPr>
        <w:rPr>
          <w:b/>
          <w:bCs/>
          <w:sz w:val="40"/>
          <w:szCs w:val="40"/>
        </w:rPr>
      </w:pPr>
      <w:r w:rsidRPr="008A378D">
        <w:rPr>
          <w:b/>
          <w:bCs/>
          <w:sz w:val="32"/>
          <w:szCs w:val="32"/>
        </w:rPr>
        <w:t>2</w:t>
      </w:r>
      <w:r w:rsidRPr="008A378D">
        <w:rPr>
          <w:b/>
          <w:bCs/>
          <w:sz w:val="40"/>
          <w:szCs w:val="40"/>
        </w:rPr>
        <w:t>. РАБОТА С КАДРАМИ</w:t>
      </w:r>
    </w:p>
    <w:p w:rsidR="007C7FD1" w:rsidRPr="009D4CEF" w:rsidRDefault="007C7FD1" w:rsidP="00147FA4">
      <w:pPr>
        <w:rPr>
          <w:b/>
          <w:bCs/>
          <w:sz w:val="32"/>
          <w:szCs w:val="32"/>
        </w:rPr>
      </w:pPr>
      <w:r w:rsidRPr="009D4CEF">
        <w:rPr>
          <w:b/>
          <w:bCs/>
          <w:sz w:val="32"/>
          <w:szCs w:val="32"/>
        </w:rPr>
        <w:t xml:space="preserve">     1.Посещать советы директоров, семинары.</w:t>
      </w:r>
    </w:p>
    <w:p w:rsidR="007C7FD1" w:rsidRPr="009D4CEF" w:rsidRDefault="007C7FD1" w:rsidP="00147FA4">
      <w:pPr>
        <w:tabs>
          <w:tab w:val="left" w:pos="8835"/>
        </w:tabs>
        <w:rPr>
          <w:b/>
          <w:bCs/>
          <w:sz w:val="32"/>
          <w:szCs w:val="32"/>
        </w:rPr>
      </w:pPr>
      <w:r w:rsidRPr="009D4CEF">
        <w:rPr>
          <w:b/>
          <w:bCs/>
          <w:sz w:val="32"/>
          <w:szCs w:val="32"/>
        </w:rPr>
        <w:t xml:space="preserve">     2.Посещать курсы повышения квалификации.</w:t>
      </w:r>
    </w:p>
    <w:p w:rsidR="007C7FD1" w:rsidRPr="008A378D" w:rsidRDefault="007C7FD1" w:rsidP="00147FA4">
      <w:pPr>
        <w:tabs>
          <w:tab w:val="left" w:pos="8835"/>
        </w:tabs>
        <w:rPr>
          <w:sz w:val="36"/>
          <w:szCs w:val="36"/>
        </w:rPr>
      </w:pPr>
      <w:r w:rsidRPr="008A378D">
        <w:rPr>
          <w:sz w:val="36"/>
          <w:szCs w:val="36"/>
        </w:rPr>
        <w:tab/>
      </w:r>
    </w:p>
    <w:p w:rsidR="007C7FD1" w:rsidRDefault="007C7FD1" w:rsidP="00147FA4">
      <w:pPr>
        <w:rPr>
          <w:sz w:val="36"/>
          <w:szCs w:val="36"/>
        </w:rPr>
      </w:pPr>
    </w:p>
    <w:p w:rsidR="007C7FD1" w:rsidRDefault="007C7FD1" w:rsidP="00147FA4">
      <w:pPr>
        <w:rPr>
          <w:sz w:val="36"/>
          <w:szCs w:val="36"/>
        </w:rPr>
      </w:pPr>
    </w:p>
    <w:p w:rsidR="007C7FD1" w:rsidRPr="008A378D" w:rsidRDefault="007C7FD1" w:rsidP="00147FA4">
      <w:pPr>
        <w:rPr>
          <w:b/>
          <w:bCs/>
          <w:sz w:val="40"/>
          <w:szCs w:val="40"/>
        </w:rPr>
      </w:pPr>
      <w:r w:rsidRPr="008A378D">
        <w:rPr>
          <w:sz w:val="36"/>
          <w:szCs w:val="36"/>
        </w:rPr>
        <w:t>3.</w:t>
      </w:r>
      <w:r w:rsidRPr="008A378D">
        <w:rPr>
          <w:b/>
          <w:bCs/>
          <w:sz w:val="40"/>
          <w:szCs w:val="40"/>
        </w:rPr>
        <w:t>Развитие жанров художественной самодеятельности: театрального, фольклорного, вокального.</w:t>
      </w:r>
    </w:p>
    <w:p w:rsidR="007C7FD1" w:rsidRPr="009D4CEF" w:rsidRDefault="007C7FD1" w:rsidP="00147FA4">
      <w:pPr>
        <w:rPr>
          <w:b/>
          <w:bCs/>
          <w:sz w:val="32"/>
          <w:szCs w:val="32"/>
        </w:rPr>
      </w:pPr>
      <w:r w:rsidRPr="009D4CEF">
        <w:rPr>
          <w:b/>
          <w:bCs/>
          <w:sz w:val="32"/>
          <w:szCs w:val="32"/>
        </w:rPr>
        <w:t>Продолжить кружковую работу.</w:t>
      </w:r>
    </w:p>
    <w:p w:rsidR="007C7FD1" w:rsidRDefault="007C7FD1" w:rsidP="00147FA4">
      <w:pPr>
        <w:rPr>
          <w:sz w:val="32"/>
          <w:szCs w:val="32"/>
        </w:rPr>
      </w:pPr>
    </w:p>
    <w:p w:rsidR="007C7FD1" w:rsidRDefault="007C7FD1" w:rsidP="00147FA4"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     </w:t>
      </w:r>
    </w:p>
    <w:p w:rsidR="007C7FD1" w:rsidRPr="00766DAB" w:rsidRDefault="007C7FD1" w:rsidP="00147FA4">
      <w:pPr>
        <w:rPr>
          <w:b/>
          <w:bCs/>
          <w:sz w:val="40"/>
          <w:szCs w:val="40"/>
        </w:rPr>
      </w:pPr>
      <w:r>
        <w:rPr>
          <w:b/>
          <w:bCs/>
          <w:sz w:val="44"/>
          <w:szCs w:val="44"/>
        </w:rPr>
        <w:t xml:space="preserve">            </w:t>
      </w:r>
      <w:r w:rsidRPr="007A5BFA">
        <w:rPr>
          <w:b/>
          <w:bCs/>
          <w:sz w:val="44"/>
          <w:szCs w:val="44"/>
        </w:rPr>
        <w:t>4</w:t>
      </w:r>
      <w:r>
        <w:rPr>
          <w:sz w:val="32"/>
          <w:szCs w:val="32"/>
        </w:rPr>
        <w:t>.</w:t>
      </w:r>
      <w:r w:rsidRPr="00B35838">
        <w:rPr>
          <w:b/>
          <w:bCs/>
          <w:sz w:val="40"/>
          <w:szCs w:val="40"/>
        </w:rPr>
        <w:t>Возрождение народных традиций</w:t>
      </w:r>
    </w:p>
    <w:tbl>
      <w:tblPr>
        <w:tblW w:w="1134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828"/>
        <w:gridCol w:w="2551"/>
        <w:gridCol w:w="992"/>
        <w:gridCol w:w="1418"/>
        <w:gridCol w:w="1843"/>
      </w:tblGrid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382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Наименование мероприятия</w:t>
            </w:r>
          </w:p>
        </w:tc>
        <w:tc>
          <w:tcPr>
            <w:tcW w:w="25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Форма работы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мест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дата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ответственны</w:t>
            </w:r>
          </w:p>
        </w:tc>
      </w:tr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82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Новый год в гостях у елки</w:t>
            </w:r>
          </w:p>
        </w:tc>
        <w:tc>
          <w:tcPr>
            <w:tcW w:w="25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карнавал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31.12-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01.01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82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Ёлочка гори </w:t>
            </w:r>
          </w:p>
        </w:tc>
        <w:tc>
          <w:tcPr>
            <w:tcW w:w="25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утренник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828" w:type="dxa"/>
          </w:tcPr>
          <w:p w:rsidR="007C7FD1" w:rsidRPr="009D4CEF" w:rsidRDefault="007C7FD1" w:rsidP="003B7D9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Это сказочное рождество</w:t>
            </w:r>
          </w:p>
        </w:tc>
        <w:tc>
          <w:tcPr>
            <w:tcW w:w="25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Выход по селу с колядками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06.01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</w:t>
            </w:r>
          </w:p>
        </w:tc>
      </w:tr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3828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Весёлая путаница у елки</w:t>
            </w:r>
          </w:p>
        </w:tc>
        <w:tc>
          <w:tcPr>
            <w:tcW w:w="25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Литературно - музыкальный час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828" w:type="dxa"/>
          </w:tcPr>
          <w:p w:rsidR="007C7FD1" w:rsidRPr="00165CA8" w:rsidRDefault="007C7FD1" w:rsidP="007F519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 кем бы встретить новый год</w:t>
            </w:r>
          </w:p>
        </w:tc>
        <w:tc>
          <w:tcPr>
            <w:tcW w:w="2551" w:type="dxa"/>
          </w:tcPr>
          <w:p w:rsidR="007C7FD1" w:rsidRPr="009D4CEF" w:rsidRDefault="007C7FD1" w:rsidP="00A40F0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9D4CEF">
              <w:rPr>
                <w:b/>
                <w:bCs/>
                <w:sz w:val="32"/>
                <w:szCs w:val="32"/>
              </w:rPr>
              <w:t>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82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Поёт зима, аукает </w:t>
            </w:r>
          </w:p>
        </w:tc>
        <w:tc>
          <w:tcPr>
            <w:tcW w:w="25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Девичьи вечорки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18.01.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  <w:r w:rsidRPr="009D4CEF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Крещенские традиции</w:t>
            </w:r>
          </w:p>
        </w:tc>
        <w:tc>
          <w:tcPr>
            <w:tcW w:w="25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Народные гулян</w:t>
            </w:r>
            <w:r>
              <w:rPr>
                <w:b/>
                <w:bCs/>
                <w:sz w:val="32"/>
                <w:szCs w:val="32"/>
              </w:rPr>
              <w:t>ья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19.01.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82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Татьяны милый идеал </w:t>
            </w:r>
          </w:p>
        </w:tc>
        <w:tc>
          <w:tcPr>
            <w:tcW w:w="25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В</w:t>
            </w:r>
            <w:r>
              <w:rPr>
                <w:b/>
                <w:bCs/>
                <w:sz w:val="32"/>
                <w:szCs w:val="32"/>
              </w:rPr>
              <w:t>ечер отдыха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</w:t>
            </w:r>
            <w:r w:rsidRPr="009D4CEF">
              <w:rPr>
                <w:b/>
                <w:bCs/>
                <w:sz w:val="32"/>
                <w:szCs w:val="32"/>
              </w:rPr>
              <w:t>.01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0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828" w:type="dxa"/>
          </w:tcPr>
          <w:p w:rsidR="007C7FD1" w:rsidRPr="00165CA8" w:rsidRDefault="007C7FD1" w:rsidP="00CF06A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Да здравствует любовь</w:t>
            </w:r>
          </w:p>
        </w:tc>
        <w:tc>
          <w:tcPr>
            <w:tcW w:w="25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99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  <w:r w:rsidRPr="009D4CEF">
              <w:rPr>
                <w:b/>
                <w:bCs/>
                <w:sz w:val="32"/>
                <w:szCs w:val="32"/>
              </w:rPr>
              <w:t>.02.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3828" w:type="dxa"/>
          </w:tcPr>
          <w:p w:rsidR="007C7FD1" w:rsidRPr="00165CA8" w:rsidRDefault="007C7FD1" w:rsidP="008E7AB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Мы верим в тебя солдат</w:t>
            </w:r>
          </w:p>
        </w:tc>
        <w:tc>
          <w:tcPr>
            <w:tcW w:w="2551" w:type="dxa"/>
          </w:tcPr>
          <w:p w:rsidR="007C7FD1" w:rsidRPr="00165CA8" w:rsidRDefault="007C7FD1" w:rsidP="0048630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Концертно-тематическая программа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23.02.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11.</w:t>
            </w:r>
          </w:p>
        </w:tc>
        <w:tc>
          <w:tcPr>
            <w:tcW w:w="3828" w:type="dxa"/>
          </w:tcPr>
          <w:p w:rsidR="007C7FD1" w:rsidRPr="00165CA8" w:rsidRDefault="007C7FD1" w:rsidP="00CF06A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Масленица блинная- русская старинная</w:t>
            </w:r>
          </w:p>
        </w:tc>
        <w:tc>
          <w:tcPr>
            <w:tcW w:w="2551" w:type="dxa"/>
          </w:tcPr>
          <w:p w:rsidR="007C7FD1" w:rsidRPr="00165CA8" w:rsidRDefault="007C7FD1" w:rsidP="0048630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Праздничное гулянье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У 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февраль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12.</w:t>
            </w:r>
          </w:p>
        </w:tc>
        <w:tc>
          <w:tcPr>
            <w:tcW w:w="382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Есть в женщине особая загадка</w:t>
            </w:r>
          </w:p>
        </w:tc>
        <w:tc>
          <w:tcPr>
            <w:tcW w:w="25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Концертная программа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F72A0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0</w:t>
            </w:r>
            <w:r>
              <w:rPr>
                <w:b/>
                <w:bCs/>
                <w:sz w:val="32"/>
                <w:szCs w:val="32"/>
              </w:rPr>
              <w:t>8</w:t>
            </w:r>
            <w:r w:rsidRPr="00165CA8">
              <w:rPr>
                <w:b/>
                <w:bCs/>
                <w:sz w:val="32"/>
                <w:szCs w:val="32"/>
              </w:rPr>
              <w:t>.03.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165CA8">
        <w:trPr>
          <w:trHeight w:val="80"/>
        </w:trPr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13.</w:t>
            </w:r>
          </w:p>
        </w:tc>
        <w:tc>
          <w:tcPr>
            <w:tcW w:w="382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Родные напевы</w:t>
            </w:r>
          </w:p>
        </w:tc>
        <w:tc>
          <w:tcPr>
            <w:tcW w:w="25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Отчетный концерт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 xml:space="preserve">   </w:t>
            </w:r>
            <w:r>
              <w:rPr>
                <w:b/>
                <w:bCs/>
                <w:sz w:val="32"/>
                <w:szCs w:val="32"/>
              </w:rPr>
              <w:t xml:space="preserve">Март </w:t>
            </w:r>
            <w:r w:rsidRPr="00165CA8">
              <w:rPr>
                <w:b/>
                <w:bCs/>
                <w:sz w:val="32"/>
                <w:szCs w:val="32"/>
              </w:rPr>
              <w:t>апрель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14.</w:t>
            </w:r>
          </w:p>
        </w:tc>
        <w:tc>
          <w:tcPr>
            <w:tcW w:w="382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День святых чудес</w:t>
            </w:r>
          </w:p>
        </w:tc>
        <w:tc>
          <w:tcPr>
            <w:tcW w:w="25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посиделки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02.05</w:t>
            </w:r>
            <w:r w:rsidRPr="00165CA8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15.</w:t>
            </w:r>
          </w:p>
        </w:tc>
        <w:tc>
          <w:tcPr>
            <w:tcW w:w="3828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 музей всей семьей</w:t>
            </w:r>
          </w:p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(день музеев)</w:t>
            </w:r>
          </w:p>
        </w:tc>
        <w:tc>
          <w:tcPr>
            <w:tcW w:w="2551" w:type="dxa"/>
          </w:tcPr>
          <w:p w:rsidR="007C7FD1" w:rsidRPr="00165CA8" w:rsidRDefault="007C7FD1" w:rsidP="00F72A0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Познавательно-развлекательная программа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</w:t>
            </w:r>
            <w:r w:rsidRPr="00165CA8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16.</w:t>
            </w:r>
          </w:p>
        </w:tc>
        <w:tc>
          <w:tcPr>
            <w:tcW w:w="3828" w:type="dxa"/>
          </w:tcPr>
          <w:p w:rsidR="007C7FD1" w:rsidRPr="005A3F9F" w:rsidRDefault="007C7FD1" w:rsidP="00537A14">
            <w:pPr>
              <w:pStyle w:val="NoSpacing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АЗ и Буки основа науки </w:t>
            </w:r>
          </w:p>
        </w:tc>
        <w:tc>
          <w:tcPr>
            <w:tcW w:w="25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 xml:space="preserve">Познавательн.  час 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24.05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17.</w:t>
            </w:r>
          </w:p>
        </w:tc>
        <w:tc>
          <w:tcPr>
            <w:tcW w:w="3828" w:type="dxa"/>
          </w:tcPr>
          <w:p w:rsidR="007C7FD1" w:rsidRPr="00165CA8" w:rsidRDefault="007C7FD1" w:rsidP="00537A1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Праздник святой троицы</w:t>
            </w:r>
          </w:p>
        </w:tc>
        <w:tc>
          <w:tcPr>
            <w:tcW w:w="25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</w:t>
            </w:r>
            <w:r w:rsidRPr="00165CA8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18.</w:t>
            </w:r>
          </w:p>
        </w:tc>
        <w:tc>
          <w:tcPr>
            <w:tcW w:w="3828" w:type="dxa"/>
          </w:tcPr>
          <w:p w:rsidR="007C7FD1" w:rsidRPr="00165CA8" w:rsidRDefault="007C7FD1" w:rsidP="00537A1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Как солнце заиграло, так пришел, к нам купала</w:t>
            </w:r>
          </w:p>
        </w:tc>
        <w:tc>
          <w:tcPr>
            <w:tcW w:w="25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Нар.гулянья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06-07.07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19.</w:t>
            </w:r>
          </w:p>
        </w:tc>
        <w:tc>
          <w:tcPr>
            <w:tcW w:w="382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Девица мастерица</w:t>
            </w:r>
          </w:p>
        </w:tc>
        <w:tc>
          <w:tcPr>
            <w:tcW w:w="25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посиделки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14.10.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20.</w:t>
            </w:r>
          </w:p>
        </w:tc>
        <w:tc>
          <w:tcPr>
            <w:tcW w:w="382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 той, что жизнь дарует и тепло</w:t>
            </w:r>
          </w:p>
        </w:tc>
        <w:tc>
          <w:tcPr>
            <w:tcW w:w="25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концерт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24.11.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21.</w:t>
            </w:r>
          </w:p>
        </w:tc>
        <w:tc>
          <w:tcPr>
            <w:tcW w:w="382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 стране морозных снежков</w:t>
            </w:r>
          </w:p>
        </w:tc>
        <w:tc>
          <w:tcPr>
            <w:tcW w:w="25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Дет.утренник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28.12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165CA8">
        <w:tc>
          <w:tcPr>
            <w:tcW w:w="709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22.</w:t>
            </w:r>
          </w:p>
        </w:tc>
        <w:tc>
          <w:tcPr>
            <w:tcW w:w="382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Чудесное волшебство</w:t>
            </w:r>
          </w:p>
        </w:tc>
        <w:tc>
          <w:tcPr>
            <w:tcW w:w="2551" w:type="dxa"/>
          </w:tcPr>
          <w:p w:rsidR="007C7FD1" w:rsidRPr="00165CA8" w:rsidRDefault="007C7FD1" w:rsidP="007C0BD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Новогодняя феерия</w:t>
            </w:r>
          </w:p>
        </w:tc>
        <w:tc>
          <w:tcPr>
            <w:tcW w:w="992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418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31.12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 xml:space="preserve">Тинт З.П. </w:t>
            </w:r>
          </w:p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Нусс А.А.</w:t>
            </w:r>
          </w:p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</w:tr>
    </w:tbl>
    <w:p w:rsidR="007C7FD1" w:rsidRPr="00165CA8" w:rsidRDefault="007C7FD1" w:rsidP="00147FA4">
      <w:pPr>
        <w:rPr>
          <w:b/>
          <w:bCs/>
          <w:sz w:val="32"/>
          <w:szCs w:val="32"/>
        </w:rPr>
      </w:pPr>
    </w:p>
    <w:p w:rsidR="007C7FD1" w:rsidRPr="00165CA8" w:rsidRDefault="007C7FD1" w:rsidP="00147FA4">
      <w:pPr>
        <w:rPr>
          <w:b/>
          <w:bCs/>
          <w:sz w:val="32"/>
          <w:szCs w:val="32"/>
        </w:rPr>
      </w:pPr>
      <w:r w:rsidRPr="00165CA8">
        <w:rPr>
          <w:b/>
          <w:bCs/>
          <w:sz w:val="32"/>
          <w:szCs w:val="32"/>
        </w:rPr>
        <w:t xml:space="preserve">                  5. ПАТРИОТИЧЕСКОЕ ВОСПИТАНИЕ</w:t>
      </w:r>
    </w:p>
    <w:p w:rsidR="007C7FD1" w:rsidRPr="00165CA8" w:rsidRDefault="007C7FD1" w:rsidP="00147FA4">
      <w:pPr>
        <w:rPr>
          <w:b/>
          <w:bCs/>
          <w:sz w:val="32"/>
          <w:szCs w:val="32"/>
        </w:rPr>
      </w:pPr>
    </w:p>
    <w:tbl>
      <w:tblPr>
        <w:tblW w:w="111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3685"/>
        <w:gridCol w:w="2694"/>
        <w:gridCol w:w="850"/>
        <w:gridCol w:w="1276"/>
        <w:gridCol w:w="1843"/>
      </w:tblGrid>
      <w:tr w:rsidR="007C7FD1" w:rsidRPr="00165CA8">
        <w:tc>
          <w:tcPr>
            <w:tcW w:w="8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3685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НАИМЕНОВАНИЕ МЕРОПРИЯТИЯ</w:t>
            </w:r>
          </w:p>
        </w:tc>
        <w:tc>
          <w:tcPr>
            <w:tcW w:w="2694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ФОРМА РАБОТЫ</w:t>
            </w:r>
          </w:p>
        </w:tc>
        <w:tc>
          <w:tcPr>
            <w:tcW w:w="850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место</w:t>
            </w:r>
          </w:p>
        </w:tc>
        <w:tc>
          <w:tcPr>
            <w:tcW w:w="1276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ДАТА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65CA8">
              <w:rPr>
                <w:b/>
                <w:bCs/>
                <w:sz w:val="32"/>
                <w:szCs w:val="32"/>
              </w:rPr>
              <w:t>Ответственный</w:t>
            </w:r>
          </w:p>
        </w:tc>
      </w:tr>
      <w:tr w:rsidR="007C7FD1" w:rsidRPr="00165CA8">
        <w:tc>
          <w:tcPr>
            <w:tcW w:w="851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685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Крещенские морозы</w:t>
            </w:r>
          </w:p>
        </w:tc>
        <w:tc>
          <w:tcPr>
            <w:tcW w:w="2694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рисунков</w:t>
            </w:r>
          </w:p>
        </w:tc>
        <w:tc>
          <w:tcPr>
            <w:tcW w:w="850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19.01</w:t>
            </w:r>
          </w:p>
        </w:tc>
        <w:tc>
          <w:tcPr>
            <w:tcW w:w="1843" w:type="dxa"/>
          </w:tcPr>
          <w:p w:rsidR="007C7FD1" w:rsidRPr="00165CA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Блокадной памяти страницы 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Информ.час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</w:t>
            </w:r>
            <w:r w:rsidRPr="009D4CEF">
              <w:rPr>
                <w:b/>
                <w:bCs/>
                <w:sz w:val="32"/>
                <w:szCs w:val="32"/>
              </w:rPr>
              <w:t>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FF7222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3685" w:type="dxa"/>
          </w:tcPr>
          <w:p w:rsidR="007C7FD1" w:rsidRPr="00E105C0" w:rsidRDefault="007C7FD1" w:rsidP="0090623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E105C0">
              <w:rPr>
                <w:b/>
                <w:bCs/>
                <w:sz w:val="32"/>
                <w:szCs w:val="32"/>
              </w:rPr>
              <w:t>Фронтовой привал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рисунков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02.02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3685" w:type="dxa"/>
          </w:tcPr>
          <w:p w:rsidR="007C7FD1" w:rsidRPr="00E105C0" w:rsidRDefault="007C7FD1" w:rsidP="00BA73A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E105C0">
              <w:rPr>
                <w:b/>
                <w:bCs/>
                <w:sz w:val="32"/>
                <w:szCs w:val="32"/>
              </w:rPr>
              <w:t>Юность опаленная Афганом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Круглый стол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15.02.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5.</w:t>
            </w:r>
          </w:p>
        </w:tc>
        <w:tc>
          <w:tcPr>
            <w:tcW w:w="3685" w:type="dxa"/>
          </w:tcPr>
          <w:p w:rsidR="007C7FD1" w:rsidRPr="009F6554" w:rsidRDefault="007C7FD1" w:rsidP="00CA271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Люблю тебя мой отчий край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Час правовых знаний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03.03.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6.</w:t>
            </w:r>
          </w:p>
        </w:tc>
        <w:tc>
          <w:tcPr>
            <w:tcW w:w="3685" w:type="dxa"/>
          </w:tcPr>
          <w:p w:rsidR="007C7FD1" w:rsidRDefault="007C7FD1" w:rsidP="00CA271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Дом, где мы живем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рисунков</w:t>
            </w:r>
          </w:p>
        </w:tc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25.03.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7.</w:t>
            </w:r>
          </w:p>
        </w:tc>
        <w:tc>
          <w:tcPr>
            <w:tcW w:w="36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32"/>
                <w:szCs w:val="32"/>
              </w:rPr>
              <w:t>Мы дружн</w:t>
            </w:r>
            <w:r w:rsidRPr="00021B73">
              <w:rPr>
                <w:b/>
                <w:bCs/>
                <w:sz w:val="32"/>
                <w:szCs w:val="32"/>
              </w:rPr>
              <w:t>ая семья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:rsidR="007C7FD1" w:rsidRDefault="007C7FD1" w:rsidP="00147FA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(день единения народов)</w:t>
            </w:r>
          </w:p>
        </w:tc>
        <w:tc>
          <w:tcPr>
            <w:tcW w:w="2694" w:type="dxa"/>
          </w:tcPr>
          <w:p w:rsidR="007C7FD1" w:rsidRPr="009D4CEF" w:rsidRDefault="007C7FD1" w:rsidP="00CA271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Познавательн. час</w:t>
            </w:r>
          </w:p>
        </w:tc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02.04.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8.</w:t>
            </w:r>
          </w:p>
        </w:tc>
        <w:tc>
          <w:tcPr>
            <w:tcW w:w="3685" w:type="dxa"/>
          </w:tcPr>
          <w:p w:rsidR="007C7FD1" w:rsidRDefault="007C7FD1" w:rsidP="009F655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Помнит мир спасенный</w:t>
            </w:r>
          </w:p>
          <w:p w:rsidR="007C7FD1" w:rsidRPr="009D4CEF" w:rsidRDefault="007C7FD1" w:rsidP="009F655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(международный день освобождения узников из фашистских концлагерей)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скорби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11.04.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Космос вчера, сегодня и завтра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рисунков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36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Великий заступник земли Русской</w:t>
            </w:r>
          </w:p>
          <w:p w:rsidR="007C7FD1" w:rsidRPr="0090623E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(</w:t>
            </w:r>
            <w:r>
              <w:rPr>
                <w:b/>
                <w:bCs/>
                <w:sz w:val="18"/>
                <w:szCs w:val="18"/>
              </w:rPr>
              <w:t>Ледовое побоище )</w:t>
            </w:r>
          </w:p>
        </w:tc>
        <w:tc>
          <w:tcPr>
            <w:tcW w:w="2694" w:type="dxa"/>
          </w:tcPr>
          <w:p w:rsidR="007C7FD1" w:rsidRDefault="007C7FD1" w:rsidP="00A1416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Информацион.</w:t>
            </w:r>
          </w:p>
          <w:p w:rsidR="007C7FD1" w:rsidRDefault="007C7FD1" w:rsidP="00A1416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час</w:t>
            </w:r>
          </w:p>
        </w:tc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18.04.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11.</w:t>
            </w:r>
          </w:p>
        </w:tc>
        <w:tc>
          <w:tcPr>
            <w:tcW w:w="36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Я выбираю жизнь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(день радиации)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Информацион.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час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26.04.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Праздник весны и труда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Уборка территории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У 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28.04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>
        <w:tc>
          <w:tcPr>
            <w:tcW w:w="851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13.</w:t>
            </w:r>
          </w:p>
        </w:tc>
        <w:tc>
          <w:tcPr>
            <w:tcW w:w="3685" w:type="dxa"/>
          </w:tcPr>
          <w:p w:rsidR="007C7FD1" w:rsidRPr="002C55D3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Память погибшим, наследство живым</w:t>
            </w:r>
          </w:p>
        </w:tc>
        <w:tc>
          <w:tcPr>
            <w:tcW w:w="2694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стихов</w:t>
            </w:r>
          </w:p>
        </w:tc>
        <w:tc>
          <w:tcPr>
            <w:tcW w:w="850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05.05.</w:t>
            </w:r>
          </w:p>
        </w:tc>
        <w:tc>
          <w:tcPr>
            <w:tcW w:w="1843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9D4CEF" w:rsidRDefault="007C7FD1" w:rsidP="00E775B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Великая поступь Победы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Выставка фотографий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06</w:t>
            </w:r>
            <w:r w:rsidRPr="009D4CEF">
              <w:rPr>
                <w:b/>
                <w:bCs/>
                <w:sz w:val="32"/>
                <w:szCs w:val="32"/>
              </w:rPr>
              <w:t>.05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Великому мужеству верность храня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Конкурс рисунков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Георгиевская ленточка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митинг</w:t>
            </w:r>
          </w:p>
        </w:tc>
        <w:tc>
          <w:tcPr>
            <w:tcW w:w="850" w:type="dxa"/>
          </w:tcPr>
          <w:p w:rsidR="007C7FD1" w:rsidRPr="009D4CEF" w:rsidRDefault="007C7FD1" w:rsidP="002C55D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М.С.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09.05.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Вахта памяти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Литературно-музыкальная комп</w:t>
            </w:r>
            <w:r>
              <w:rPr>
                <w:b/>
                <w:bCs/>
                <w:sz w:val="32"/>
                <w:szCs w:val="32"/>
              </w:rPr>
              <w:t>озиция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М.С.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Спасибо за Победу ветераны 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Концертная программа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09.05.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201460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01460">
              <w:rPr>
                <w:b/>
                <w:bCs/>
                <w:sz w:val="32"/>
                <w:szCs w:val="32"/>
              </w:rPr>
              <w:t>Славься Отечество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Конкурс патриотической песни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12.06.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20.</w:t>
            </w:r>
          </w:p>
        </w:tc>
        <w:tc>
          <w:tcPr>
            <w:tcW w:w="3685" w:type="dxa"/>
          </w:tcPr>
          <w:p w:rsidR="007C7FD1" w:rsidRPr="00201460" w:rsidRDefault="007C7FD1" w:rsidP="00C9049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01460">
              <w:rPr>
                <w:b/>
                <w:bCs/>
                <w:sz w:val="32"/>
                <w:szCs w:val="32"/>
              </w:rPr>
              <w:t>Этих дней не смолкнет слава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201460">
              <w:rPr>
                <w:b/>
                <w:bCs/>
                <w:sz w:val="18"/>
                <w:szCs w:val="18"/>
              </w:rPr>
              <w:t>(день памяти и скорби)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митинг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22.06.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21.</w:t>
            </w:r>
          </w:p>
        </w:tc>
        <w:tc>
          <w:tcPr>
            <w:tcW w:w="3685" w:type="dxa"/>
          </w:tcPr>
          <w:p w:rsidR="007C7FD1" w:rsidRDefault="007C7FD1" w:rsidP="00C9049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Вечный огонь Сталинграда</w:t>
            </w:r>
          </w:p>
          <w:p w:rsidR="007C7FD1" w:rsidRPr="00C9049F" w:rsidRDefault="007C7FD1" w:rsidP="00C9049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201460">
              <w:rPr>
                <w:b/>
                <w:bCs/>
                <w:sz w:val="18"/>
                <w:szCs w:val="18"/>
              </w:rPr>
              <w:t>(Сталинградская битва)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Информ.час</w:t>
            </w:r>
          </w:p>
        </w:tc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16.07.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22.</w:t>
            </w:r>
          </w:p>
        </w:tc>
        <w:tc>
          <w:tcPr>
            <w:tcW w:w="3685" w:type="dxa"/>
          </w:tcPr>
          <w:p w:rsidR="007C7FD1" w:rsidRDefault="007C7FD1" w:rsidP="00C9049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01460">
              <w:rPr>
                <w:b/>
                <w:bCs/>
                <w:sz w:val="32"/>
                <w:szCs w:val="32"/>
              </w:rPr>
              <w:t>Русь крещенная</w:t>
            </w:r>
          </w:p>
          <w:p w:rsidR="007C7FD1" w:rsidRPr="00201460" w:rsidRDefault="007C7FD1" w:rsidP="00C9049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01460">
              <w:rPr>
                <w:b/>
                <w:bCs/>
                <w:sz w:val="18"/>
                <w:szCs w:val="18"/>
              </w:rPr>
              <w:t>(день крещения Руси)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Тем.беседа</w:t>
            </w:r>
          </w:p>
        </w:tc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28.07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23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9D4CEF" w:rsidRDefault="007C7FD1" w:rsidP="00883EA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Память бережно храним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Тем.беседа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01.08.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36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Триколор страны родной 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50172">
              <w:rPr>
                <w:b/>
                <w:bCs/>
                <w:sz w:val="18"/>
                <w:szCs w:val="18"/>
              </w:rPr>
              <w:t>(день гос</w:t>
            </w:r>
            <w:r>
              <w:rPr>
                <w:b/>
                <w:bCs/>
                <w:sz w:val="18"/>
                <w:szCs w:val="18"/>
              </w:rPr>
              <w:t>ударственного</w:t>
            </w:r>
            <w:r w:rsidRPr="00A50172">
              <w:rPr>
                <w:b/>
                <w:bCs/>
                <w:sz w:val="18"/>
                <w:szCs w:val="18"/>
              </w:rPr>
              <w:t xml:space="preserve"> флага)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Выставка рисунков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22.08.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25.</w:t>
            </w:r>
          </w:p>
        </w:tc>
        <w:tc>
          <w:tcPr>
            <w:tcW w:w="36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50172">
              <w:rPr>
                <w:b/>
                <w:bCs/>
                <w:sz w:val="32"/>
                <w:szCs w:val="32"/>
              </w:rPr>
              <w:t>Память поколений</w:t>
            </w:r>
          </w:p>
          <w:p w:rsidR="007C7FD1" w:rsidRPr="00A50172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50172">
              <w:rPr>
                <w:b/>
                <w:bCs/>
                <w:sz w:val="18"/>
                <w:szCs w:val="18"/>
              </w:rPr>
              <w:t>(Курская битва)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Тем. беседа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23.08.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A50172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50172">
              <w:rPr>
                <w:b/>
                <w:bCs/>
                <w:sz w:val="32"/>
                <w:szCs w:val="32"/>
              </w:rPr>
              <w:t>У священного огня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Конкурс стихов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02.09.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А.А..</w:t>
            </w:r>
          </w:p>
        </w:tc>
      </w:tr>
      <w:tr w:rsidR="007C7FD1" w:rsidRPr="009D4CEF">
        <w:trPr>
          <w:trHeight w:val="675"/>
        </w:trPr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28.</w:t>
            </w:r>
          </w:p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</w:tcPr>
          <w:p w:rsidR="007C7FD1" w:rsidRPr="00A50172" w:rsidRDefault="007C7FD1" w:rsidP="00B94A8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50172">
              <w:rPr>
                <w:b/>
                <w:bCs/>
                <w:sz w:val="32"/>
                <w:szCs w:val="32"/>
              </w:rPr>
              <w:t>Не отнимайте солнца у детей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A50172">
              <w:rPr>
                <w:b/>
                <w:bCs/>
                <w:sz w:val="18"/>
                <w:szCs w:val="18"/>
              </w:rPr>
              <w:t>(день памяти терроризма)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Тем. беседа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03.09.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29.</w:t>
            </w:r>
          </w:p>
        </w:tc>
        <w:tc>
          <w:tcPr>
            <w:tcW w:w="3685" w:type="dxa"/>
          </w:tcPr>
          <w:p w:rsidR="007C7FD1" w:rsidRPr="0090623E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Память не уходит в отставку </w:t>
            </w:r>
            <w:r w:rsidRPr="00A50172">
              <w:rPr>
                <w:b/>
                <w:bCs/>
                <w:sz w:val="18"/>
                <w:szCs w:val="18"/>
              </w:rPr>
              <w:t>(бородинская битва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08.09.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</w:tr>
      <w:tr w:rsidR="007C7FD1" w:rsidRPr="009D4CEF"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30.</w:t>
            </w:r>
          </w:p>
        </w:tc>
        <w:tc>
          <w:tcPr>
            <w:tcW w:w="36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Монументы мужества и славы </w:t>
            </w:r>
            <w:r w:rsidRPr="00A50172">
              <w:rPr>
                <w:b/>
                <w:bCs/>
                <w:sz w:val="18"/>
                <w:szCs w:val="18"/>
              </w:rPr>
              <w:t>(день памяти жертв фашизма)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Инф. час</w:t>
            </w:r>
          </w:p>
        </w:tc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14.09.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31.</w:t>
            </w:r>
          </w:p>
        </w:tc>
        <w:tc>
          <w:tcPr>
            <w:tcW w:w="36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50172">
              <w:rPr>
                <w:b/>
                <w:bCs/>
                <w:sz w:val="32"/>
                <w:szCs w:val="32"/>
              </w:rPr>
              <w:t>У священного огня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</w:p>
          <w:p w:rsidR="007C7FD1" w:rsidRPr="00A50172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50172">
              <w:rPr>
                <w:b/>
                <w:bCs/>
                <w:sz w:val="18"/>
                <w:szCs w:val="18"/>
              </w:rPr>
              <w:t>(день памяти политических репрессий)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29</w:t>
            </w:r>
            <w:r w:rsidRPr="009D4CEF">
              <w:rPr>
                <w:b/>
                <w:bCs/>
                <w:sz w:val="32"/>
                <w:szCs w:val="32"/>
              </w:rPr>
              <w:t>.10.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rPr>
          <w:trHeight w:val="1050"/>
        </w:trPr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32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Default="007C7FD1" w:rsidP="00893F2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50172">
              <w:rPr>
                <w:b/>
                <w:bCs/>
                <w:sz w:val="32"/>
                <w:szCs w:val="32"/>
              </w:rPr>
              <w:t>Во славу отечества</w:t>
            </w:r>
          </w:p>
          <w:p w:rsidR="007C7FD1" w:rsidRPr="00A50172" w:rsidRDefault="007C7FD1" w:rsidP="00893F2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A50172">
              <w:rPr>
                <w:b/>
                <w:bCs/>
                <w:sz w:val="18"/>
                <w:szCs w:val="18"/>
              </w:rPr>
              <w:t>(день народного единства)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Информацион. </w:t>
            </w:r>
            <w:r w:rsidRPr="009D4CEF">
              <w:rPr>
                <w:b/>
                <w:bCs/>
                <w:sz w:val="32"/>
                <w:szCs w:val="32"/>
              </w:rPr>
              <w:t>час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04.11.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33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Default="007C7FD1" w:rsidP="0090623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Подвигу солдата поклонись</w:t>
            </w:r>
          </w:p>
          <w:p w:rsidR="007C7FD1" w:rsidRPr="009D4CEF" w:rsidRDefault="007C7FD1" w:rsidP="0090623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F33270">
              <w:rPr>
                <w:b/>
                <w:bCs/>
                <w:sz w:val="18"/>
                <w:szCs w:val="18"/>
              </w:rPr>
              <w:t>(день неизвестного солдата</w:t>
            </w:r>
            <w:r>
              <w:rPr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Чтение </w:t>
            </w:r>
            <w:r w:rsidRPr="009D4CEF">
              <w:rPr>
                <w:b/>
                <w:bCs/>
                <w:sz w:val="32"/>
                <w:szCs w:val="32"/>
              </w:rPr>
              <w:t>стих</w:t>
            </w:r>
            <w:r>
              <w:rPr>
                <w:b/>
                <w:bCs/>
                <w:sz w:val="32"/>
                <w:szCs w:val="32"/>
              </w:rPr>
              <w:t>ов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03.12.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34.</w:t>
            </w:r>
          </w:p>
        </w:tc>
        <w:tc>
          <w:tcPr>
            <w:tcW w:w="3685" w:type="dxa"/>
          </w:tcPr>
          <w:p w:rsidR="007C7FD1" w:rsidRPr="00F33270" w:rsidRDefault="007C7FD1" w:rsidP="0090623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33270">
              <w:rPr>
                <w:b/>
                <w:bCs/>
                <w:sz w:val="32"/>
                <w:szCs w:val="32"/>
              </w:rPr>
              <w:t>Согреем душу теплым словом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F33270">
              <w:rPr>
                <w:b/>
                <w:bCs/>
                <w:sz w:val="18"/>
                <w:szCs w:val="18"/>
              </w:rPr>
              <w:t>(день инвалидов)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03.12.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35.</w:t>
            </w:r>
          </w:p>
        </w:tc>
        <w:tc>
          <w:tcPr>
            <w:tcW w:w="3685" w:type="dxa"/>
          </w:tcPr>
          <w:p w:rsidR="007C7FD1" w:rsidRDefault="007C7FD1" w:rsidP="0081747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33270">
              <w:rPr>
                <w:b/>
                <w:bCs/>
                <w:sz w:val="32"/>
                <w:szCs w:val="32"/>
              </w:rPr>
              <w:t>Чтим, гордимся, помним</w:t>
            </w:r>
          </w:p>
          <w:p w:rsidR="007C7FD1" w:rsidRPr="00F33270" w:rsidRDefault="007C7FD1" w:rsidP="0081747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F33270">
              <w:rPr>
                <w:b/>
                <w:bCs/>
                <w:sz w:val="18"/>
                <w:szCs w:val="18"/>
              </w:rPr>
              <w:t>(наступление против фашистов под Москвой)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09.12.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ТинтЗ.П.</w:t>
            </w:r>
          </w:p>
        </w:tc>
      </w:tr>
      <w:tr w:rsidR="007C7FD1" w:rsidRPr="009D4CEF"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36.</w:t>
            </w:r>
          </w:p>
        </w:tc>
        <w:tc>
          <w:tcPr>
            <w:tcW w:w="36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Народ, война победа</w:t>
            </w:r>
          </w:p>
          <w:p w:rsidR="007C7FD1" w:rsidRPr="00F33270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F33270">
              <w:rPr>
                <w:b/>
                <w:bCs/>
                <w:sz w:val="18"/>
                <w:szCs w:val="18"/>
              </w:rPr>
              <w:t>( день героев отечества)</w:t>
            </w:r>
          </w:p>
        </w:tc>
        <w:tc>
          <w:tcPr>
            <w:tcW w:w="269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Инф.час</w:t>
            </w:r>
          </w:p>
        </w:tc>
        <w:tc>
          <w:tcPr>
            <w:tcW w:w="850" w:type="dxa"/>
          </w:tcPr>
          <w:p w:rsidR="007C7FD1" w:rsidRDefault="007C7FD1" w:rsidP="000F1D9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09.12.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37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7C7FD1" w:rsidRPr="009D66F4" w:rsidRDefault="007C7FD1" w:rsidP="00327F7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Основной закон жизни </w:t>
            </w:r>
            <w:r>
              <w:rPr>
                <w:b/>
                <w:bCs/>
                <w:sz w:val="20"/>
                <w:szCs w:val="20"/>
              </w:rPr>
              <w:t>(день конституции)</w:t>
            </w:r>
          </w:p>
        </w:tc>
        <w:tc>
          <w:tcPr>
            <w:tcW w:w="269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27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12.12.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</w:tbl>
    <w:p w:rsidR="007C7FD1" w:rsidRDefault="007C7FD1" w:rsidP="00147FA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</w:t>
      </w:r>
    </w:p>
    <w:p w:rsidR="007C7FD1" w:rsidRPr="00B35838" w:rsidRDefault="007C7FD1" w:rsidP="00147FA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6.РАБОТА С ДЕТЬМИ И ПОДРОСТКАМИ</w:t>
      </w:r>
    </w:p>
    <w:tbl>
      <w:tblPr>
        <w:tblW w:w="110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28"/>
        <w:gridCol w:w="3232"/>
        <w:gridCol w:w="3260"/>
        <w:gridCol w:w="851"/>
        <w:gridCol w:w="1134"/>
        <w:gridCol w:w="1843"/>
      </w:tblGrid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D4CEF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Форма работы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место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дата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Ответствен.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F51292" w:rsidRDefault="007C7FD1" w:rsidP="0090623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Новогодние проделки эльфов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03.01.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Новогодние чудеса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Развлекательная </w:t>
            </w:r>
            <w:r w:rsidRPr="009D4CEF">
              <w:rPr>
                <w:b/>
                <w:bCs/>
                <w:sz w:val="32"/>
                <w:szCs w:val="32"/>
              </w:rPr>
              <w:t>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04.01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Зимние забавы</w:t>
            </w:r>
          </w:p>
        </w:tc>
        <w:tc>
          <w:tcPr>
            <w:tcW w:w="3260" w:type="dxa"/>
          </w:tcPr>
          <w:p w:rsidR="007C7FD1" w:rsidRPr="009D4CEF" w:rsidRDefault="007C7FD1" w:rsidP="009537A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05.01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EC2632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Со Снегурочкой у ёлки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Выставка рисунков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07.01.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5.</w:t>
            </w:r>
          </w:p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Вред алкоголя на организм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09.01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6.</w:t>
            </w:r>
          </w:p>
        </w:tc>
        <w:tc>
          <w:tcPr>
            <w:tcW w:w="3232" w:type="dxa"/>
          </w:tcPr>
          <w:p w:rsidR="007C7FD1" w:rsidRPr="00BA55BC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BA55BC">
              <w:rPr>
                <w:b/>
                <w:bCs/>
                <w:sz w:val="32"/>
                <w:szCs w:val="32"/>
              </w:rPr>
              <w:t>Серебряные коньки</w:t>
            </w:r>
          </w:p>
        </w:tc>
        <w:tc>
          <w:tcPr>
            <w:tcW w:w="326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Развлекательная программа</w:t>
            </w:r>
          </w:p>
        </w:tc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11.01.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5256C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Сказочное новогоднее приключение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  <w:r w:rsidRPr="009D4CEF">
              <w:rPr>
                <w:b/>
                <w:bCs/>
                <w:sz w:val="32"/>
                <w:szCs w:val="32"/>
              </w:rPr>
              <w:t>.01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8.</w:t>
            </w:r>
          </w:p>
        </w:tc>
        <w:tc>
          <w:tcPr>
            <w:tcW w:w="3232" w:type="dxa"/>
          </w:tcPr>
          <w:p w:rsidR="007C7FD1" w:rsidRPr="00BA55BC" w:rsidRDefault="007C7FD1" w:rsidP="005256C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Крещенские чудеса</w:t>
            </w:r>
          </w:p>
        </w:tc>
        <w:tc>
          <w:tcPr>
            <w:tcW w:w="3260" w:type="dxa"/>
          </w:tcPr>
          <w:p w:rsidR="007C7FD1" w:rsidRPr="009D4CEF" w:rsidRDefault="007C7FD1" w:rsidP="009537A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Наркомания – лицо беды</w:t>
            </w:r>
          </w:p>
        </w:tc>
        <w:tc>
          <w:tcPr>
            <w:tcW w:w="3260" w:type="dxa"/>
          </w:tcPr>
          <w:p w:rsidR="007C7FD1" w:rsidRPr="009D4CEF" w:rsidRDefault="007C7FD1" w:rsidP="00F11D2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Инф.час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26.01.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Зимний хоровод</w:t>
            </w:r>
          </w:p>
        </w:tc>
        <w:tc>
          <w:tcPr>
            <w:tcW w:w="3260" w:type="dxa"/>
          </w:tcPr>
          <w:p w:rsidR="007C7FD1" w:rsidRDefault="007C7FD1" w:rsidP="0020607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Развлекательная программа</w:t>
            </w:r>
          </w:p>
        </w:tc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03.02.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EC2632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Здоровье без лекарств</w:t>
            </w:r>
          </w:p>
        </w:tc>
        <w:tc>
          <w:tcPr>
            <w:tcW w:w="3260" w:type="dxa"/>
          </w:tcPr>
          <w:p w:rsidR="007C7FD1" w:rsidRDefault="007C7FD1" w:rsidP="0020607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Спортивно игровая программа</w:t>
            </w:r>
          </w:p>
        </w:tc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09.02.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Мы умеем отдыхать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</w:t>
            </w:r>
            <w:r w:rsidRPr="009D4CEF">
              <w:rPr>
                <w:b/>
                <w:bCs/>
                <w:sz w:val="32"/>
                <w:szCs w:val="32"/>
              </w:rPr>
              <w:t>.02.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FF724C" w:rsidRDefault="007C7FD1" w:rsidP="00147FA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32"/>
                <w:szCs w:val="32"/>
              </w:rPr>
              <w:t>Сегодня наш праздник «МЯУ»</w:t>
            </w:r>
            <w:r w:rsidRPr="00FF724C">
              <w:rPr>
                <w:b/>
                <w:bCs/>
                <w:sz w:val="18"/>
                <w:szCs w:val="18"/>
              </w:rPr>
              <w:t>(всемирный день кошек)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Выставка рисунков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01.03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Карапузики на паровозике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03.03.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Я и мир вокруг меня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викторина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04</w:t>
            </w:r>
            <w:r w:rsidRPr="009D4CEF">
              <w:rPr>
                <w:b/>
                <w:bCs/>
                <w:sz w:val="32"/>
                <w:szCs w:val="32"/>
              </w:rPr>
              <w:t>.03</w:t>
            </w:r>
            <w:r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Клуб путешественников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  <w:r w:rsidRPr="009D4CEF">
              <w:rPr>
                <w:b/>
                <w:bCs/>
                <w:sz w:val="32"/>
                <w:szCs w:val="32"/>
              </w:rPr>
              <w:t>.03</w:t>
            </w:r>
            <w:r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FF724C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F724C">
              <w:rPr>
                <w:b/>
                <w:bCs/>
                <w:sz w:val="32"/>
                <w:szCs w:val="32"/>
              </w:rPr>
              <w:t>Веселый экспресс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1</w:t>
            </w:r>
            <w:r>
              <w:rPr>
                <w:b/>
                <w:bCs/>
                <w:sz w:val="32"/>
                <w:szCs w:val="32"/>
              </w:rPr>
              <w:t>9</w:t>
            </w:r>
            <w:r w:rsidRPr="009D4CEF">
              <w:rPr>
                <w:b/>
                <w:bCs/>
                <w:sz w:val="32"/>
                <w:szCs w:val="32"/>
              </w:rPr>
              <w:t>.03</w:t>
            </w:r>
            <w:r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EC2632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18.</w:t>
            </w:r>
          </w:p>
        </w:tc>
        <w:tc>
          <w:tcPr>
            <w:tcW w:w="3232" w:type="dxa"/>
          </w:tcPr>
          <w:p w:rsidR="007C7FD1" w:rsidRPr="009D4CEF" w:rsidRDefault="007C7FD1" w:rsidP="0038394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Чистый исток </w:t>
            </w:r>
            <w:r>
              <w:rPr>
                <w:b/>
                <w:bCs/>
                <w:sz w:val="20"/>
                <w:szCs w:val="20"/>
              </w:rPr>
              <w:t>(день воды)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Викторина 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24.03.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B946F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Мы песни разные поем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Фольклорно -игровая пр</w:t>
            </w:r>
            <w:r>
              <w:rPr>
                <w:b/>
                <w:bCs/>
                <w:sz w:val="32"/>
                <w:szCs w:val="32"/>
              </w:rPr>
              <w:t>о</w:t>
            </w:r>
            <w:r w:rsidRPr="009D4CEF">
              <w:rPr>
                <w:b/>
                <w:bCs/>
                <w:sz w:val="32"/>
                <w:szCs w:val="32"/>
              </w:rPr>
              <w:t>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29.03.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Default="007C7FD1" w:rsidP="00862F8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32"/>
                <w:szCs w:val="32"/>
              </w:rPr>
              <w:t>Пер</w:t>
            </w:r>
            <w:r w:rsidRPr="00FF724C">
              <w:rPr>
                <w:b/>
                <w:bCs/>
                <w:sz w:val="32"/>
                <w:szCs w:val="32"/>
              </w:rPr>
              <w:t>натые друзья</w:t>
            </w:r>
          </w:p>
          <w:p w:rsidR="007C7FD1" w:rsidRPr="00FF724C" w:rsidRDefault="007C7FD1" w:rsidP="00862F8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F724C">
              <w:rPr>
                <w:b/>
                <w:bCs/>
                <w:sz w:val="18"/>
                <w:szCs w:val="18"/>
              </w:rPr>
              <w:t>(международный день птиц)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Выставка рисунков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Default="007C7FD1" w:rsidP="00165BB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Книг желанные страницы</w:t>
            </w:r>
          </w:p>
          <w:p w:rsidR="007C7FD1" w:rsidRPr="009E045A" w:rsidRDefault="007C7FD1" w:rsidP="00165BB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9E045A">
              <w:rPr>
                <w:b/>
                <w:bCs/>
                <w:sz w:val="18"/>
                <w:szCs w:val="18"/>
              </w:rPr>
              <w:t>(день книг)</w:t>
            </w:r>
          </w:p>
        </w:tc>
        <w:tc>
          <w:tcPr>
            <w:tcW w:w="3260" w:type="dxa"/>
          </w:tcPr>
          <w:p w:rsidR="007C7FD1" w:rsidRPr="009D4CEF" w:rsidRDefault="007C7FD1" w:rsidP="005D6FF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Викторина 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03</w:t>
            </w:r>
            <w:r w:rsidRPr="009D4CEF">
              <w:rPr>
                <w:b/>
                <w:bCs/>
                <w:sz w:val="32"/>
                <w:szCs w:val="32"/>
              </w:rPr>
              <w:t>.04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Здоровье сотворенное руками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Спортивные игры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6D3A4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23.</w:t>
            </w:r>
          </w:p>
        </w:tc>
        <w:tc>
          <w:tcPr>
            <w:tcW w:w="3232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Табачный туман обмана </w:t>
            </w:r>
          </w:p>
        </w:tc>
        <w:tc>
          <w:tcPr>
            <w:tcW w:w="3260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851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09.04.</w:t>
            </w:r>
          </w:p>
        </w:tc>
        <w:tc>
          <w:tcPr>
            <w:tcW w:w="1843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E0F1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</w:t>
            </w:r>
          </w:p>
        </w:tc>
        <w:tc>
          <w:tcPr>
            <w:tcW w:w="3232" w:type="dxa"/>
          </w:tcPr>
          <w:p w:rsidR="007C7FD1" w:rsidRPr="00165BB5" w:rsidRDefault="007C7FD1" w:rsidP="00862F8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Дорожи былинкой каждой</w:t>
            </w:r>
            <w:r>
              <w:rPr>
                <w:b/>
                <w:bCs/>
                <w:sz w:val="20"/>
                <w:szCs w:val="20"/>
              </w:rPr>
              <w:t>(день экологии)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викторина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Рядом с настоящим прошлое </w:t>
            </w:r>
          </w:p>
          <w:p w:rsidR="007C7FD1" w:rsidRDefault="007C7FD1" w:rsidP="00147FA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 международный день охраны памятников)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стихов</w:t>
            </w:r>
          </w:p>
        </w:tc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>
        <w:tc>
          <w:tcPr>
            <w:tcW w:w="738" w:type="dxa"/>
            <w:gridSpan w:val="2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26.</w:t>
            </w:r>
          </w:p>
        </w:tc>
        <w:tc>
          <w:tcPr>
            <w:tcW w:w="3232" w:type="dxa"/>
          </w:tcPr>
          <w:p w:rsidR="007C7FD1" w:rsidRPr="0090623E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Беречь природу дар бесценный </w:t>
            </w:r>
            <w:r w:rsidRPr="009E045A">
              <w:rPr>
                <w:b/>
                <w:bCs/>
                <w:sz w:val="18"/>
                <w:szCs w:val="18"/>
              </w:rPr>
              <w:t>(День земли)</w:t>
            </w:r>
          </w:p>
        </w:tc>
        <w:tc>
          <w:tcPr>
            <w:tcW w:w="3260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Экологический утренник</w:t>
            </w:r>
          </w:p>
        </w:tc>
        <w:tc>
          <w:tcPr>
            <w:tcW w:w="851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19.04.</w:t>
            </w:r>
          </w:p>
        </w:tc>
        <w:tc>
          <w:tcPr>
            <w:tcW w:w="1843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27.</w:t>
            </w:r>
          </w:p>
        </w:tc>
        <w:tc>
          <w:tcPr>
            <w:tcW w:w="3232" w:type="dxa"/>
          </w:tcPr>
          <w:p w:rsidR="007C7FD1" w:rsidRDefault="007C7FD1" w:rsidP="00862F8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Чудеса на виражах</w:t>
            </w:r>
          </w:p>
        </w:tc>
        <w:tc>
          <w:tcPr>
            <w:tcW w:w="326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Развлекательная программа</w:t>
            </w:r>
          </w:p>
        </w:tc>
        <w:tc>
          <w:tcPr>
            <w:tcW w:w="851" w:type="dxa"/>
          </w:tcPr>
          <w:p w:rsidR="007C7FD1" w:rsidRDefault="007C7FD1" w:rsidP="000F1D9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B946F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28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E045A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E045A">
              <w:rPr>
                <w:b/>
                <w:bCs/>
                <w:sz w:val="32"/>
                <w:szCs w:val="32"/>
              </w:rPr>
              <w:t>Уголок Родной земли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викторина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29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Здоровым быть- век долгий жить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28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30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794C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Детская дискотека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30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31.</w:t>
            </w:r>
          </w:p>
        </w:tc>
        <w:tc>
          <w:tcPr>
            <w:tcW w:w="3232" w:type="dxa"/>
          </w:tcPr>
          <w:p w:rsidR="007C7FD1" w:rsidRPr="00FF724C" w:rsidRDefault="007C7FD1" w:rsidP="000B13F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F724C">
              <w:rPr>
                <w:b/>
                <w:bCs/>
                <w:sz w:val="32"/>
                <w:szCs w:val="32"/>
              </w:rPr>
              <w:t>У летних ворот, игровой хор</w:t>
            </w:r>
            <w:r>
              <w:rPr>
                <w:b/>
                <w:bCs/>
                <w:sz w:val="32"/>
                <w:szCs w:val="32"/>
              </w:rPr>
              <w:t>о</w:t>
            </w:r>
            <w:r w:rsidRPr="00FF724C">
              <w:rPr>
                <w:b/>
                <w:bCs/>
                <w:sz w:val="32"/>
                <w:szCs w:val="32"/>
              </w:rPr>
              <w:t>вод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Фольклорно -игровая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05.05.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32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Знать что бы уберечь себя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Беседа (</w:t>
            </w:r>
            <w:r>
              <w:rPr>
                <w:b/>
                <w:bCs/>
                <w:sz w:val="20"/>
                <w:szCs w:val="20"/>
              </w:rPr>
              <w:t>наркотики</w:t>
            </w:r>
            <w:r w:rsidRPr="009D4CEF">
              <w:rPr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33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Игрушкины потешки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34.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Чародеи слова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Устный журнал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35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251B8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Звездное шоу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Конкурсная викторина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36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Каждый читатель желает…</w:t>
            </w:r>
          </w:p>
          <w:p w:rsidR="007C7FD1" w:rsidRPr="00D83F1F" w:rsidRDefault="007C7FD1" w:rsidP="00147FA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(всемирный день поэзии)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стихов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37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Давайте дружить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</w:t>
            </w:r>
            <w:r>
              <w:rPr>
                <w:b/>
                <w:bCs/>
                <w:sz w:val="32"/>
                <w:szCs w:val="32"/>
              </w:rPr>
              <w:t>6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38.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 на 5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Интеллектуально – игровая пр</w:t>
            </w:r>
            <w:r>
              <w:rPr>
                <w:b/>
                <w:bCs/>
                <w:sz w:val="32"/>
                <w:szCs w:val="32"/>
              </w:rPr>
              <w:t>о</w:t>
            </w:r>
            <w:r w:rsidRPr="009D4CEF">
              <w:rPr>
                <w:b/>
                <w:bCs/>
                <w:sz w:val="32"/>
                <w:szCs w:val="32"/>
              </w:rPr>
              <w:t>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30.05.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39.</w:t>
            </w:r>
          </w:p>
        </w:tc>
        <w:tc>
          <w:tcPr>
            <w:tcW w:w="3232" w:type="dxa"/>
          </w:tcPr>
          <w:p w:rsidR="007C7FD1" w:rsidRDefault="007C7FD1" w:rsidP="000B13F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Цветные перья</w:t>
            </w:r>
          </w:p>
          <w:p w:rsidR="007C7FD1" w:rsidRPr="00165BB5" w:rsidRDefault="007C7FD1" w:rsidP="000B13F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(день попугаев)</w:t>
            </w:r>
          </w:p>
        </w:tc>
        <w:tc>
          <w:tcPr>
            <w:tcW w:w="3260" w:type="dxa"/>
          </w:tcPr>
          <w:p w:rsidR="007C7FD1" w:rsidRPr="009D4CEF" w:rsidRDefault="007C7FD1" w:rsidP="00251B8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рисунков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31.05.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40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Веселая планетов детства</w:t>
            </w:r>
          </w:p>
        </w:tc>
        <w:tc>
          <w:tcPr>
            <w:tcW w:w="326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</w:t>
            </w:r>
            <w:r w:rsidRPr="009D4CEF">
              <w:rPr>
                <w:b/>
                <w:bCs/>
                <w:sz w:val="32"/>
                <w:szCs w:val="32"/>
              </w:rPr>
              <w:t>гровая пр</w:t>
            </w:r>
            <w:r>
              <w:rPr>
                <w:b/>
                <w:bCs/>
                <w:sz w:val="32"/>
                <w:szCs w:val="32"/>
              </w:rPr>
              <w:t>о</w:t>
            </w:r>
            <w:r w:rsidRPr="009D4CEF">
              <w:rPr>
                <w:b/>
                <w:bCs/>
                <w:sz w:val="32"/>
                <w:szCs w:val="32"/>
              </w:rPr>
              <w:t>грамма</w:t>
            </w:r>
          </w:p>
        </w:tc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</w:t>
            </w:r>
            <w:r w:rsidRPr="009D4CEF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40.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Эта земля моя и твоя</w:t>
            </w:r>
          </w:p>
        </w:tc>
        <w:tc>
          <w:tcPr>
            <w:tcW w:w="326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Экологический урок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02.06.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41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Рисуем мир, рисуем детство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Рисунки на асфальте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04</w:t>
            </w:r>
            <w:r w:rsidRPr="009D4CEF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42.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Крылатая радуга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Выставка рисунков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05.06.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43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Путешествие за смехом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Игра- путешествие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</w:t>
            </w:r>
            <w:r w:rsidRPr="009D4CEF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44.</w:t>
            </w:r>
          </w:p>
        </w:tc>
        <w:tc>
          <w:tcPr>
            <w:tcW w:w="3232" w:type="dxa"/>
          </w:tcPr>
          <w:p w:rsidR="007C7FD1" w:rsidRPr="00643CBB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643CBB">
              <w:rPr>
                <w:b/>
                <w:bCs/>
                <w:sz w:val="32"/>
                <w:szCs w:val="32"/>
              </w:rPr>
              <w:t>Цветов красою, сердце взято в плен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Фольклорно - 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B23D49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16.06.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45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232" w:type="dxa"/>
          </w:tcPr>
          <w:p w:rsidR="007C7FD1" w:rsidRPr="009D4CEF" w:rsidRDefault="007C7FD1" w:rsidP="005114E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День загадок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618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</w:t>
            </w:r>
            <w:r>
              <w:rPr>
                <w:b/>
                <w:bCs/>
                <w:sz w:val="32"/>
                <w:szCs w:val="32"/>
              </w:rPr>
              <w:t>3</w:t>
            </w:r>
            <w:r w:rsidRPr="009D4CEF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8507F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46.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Если не слабак - кидай табак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 xml:space="preserve">Беседа </w:t>
            </w:r>
            <w:r w:rsidRPr="009D4CEF">
              <w:rPr>
                <w:b/>
                <w:bCs/>
                <w:sz w:val="20"/>
                <w:szCs w:val="20"/>
              </w:rPr>
              <w:t>(табакокурение)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</w:t>
            </w:r>
            <w:r w:rsidRPr="009D4CEF">
              <w:rPr>
                <w:b/>
                <w:bCs/>
                <w:sz w:val="32"/>
                <w:szCs w:val="32"/>
              </w:rPr>
              <w:t>.07.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47.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Цветик - семицветик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07.07.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48.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На зеленом на лугу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</w:t>
            </w:r>
            <w:r>
              <w:rPr>
                <w:b/>
                <w:bCs/>
                <w:sz w:val="32"/>
                <w:szCs w:val="32"/>
              </w:rPr>
              <w:t>о</w:t>
            </w:r>
            <w:r w:rsidRPr="009D4CEF">
              <w:rPr>
                <w:b/>
                <w:bCs/>
                <w:sz w:val="32"/>
                <w:szCs w:val="32"/>
              </w:rPr>
              <w:t>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  <w:r w:rsidRPr="009D4CEF">
              <w:rPr>
                <w:b/>
                <w:bCs/>
                <w:sz w:val="32"/>
                <w:szCs w:val="32"/>
              </w:rPr>
              <w:t>.07.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B946F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49.</w:t>
            </w:r>
          </w:p>
        </w:tc>
        <w:tc>
          <w:tcPr>
            <w:tcW w:w="3232" w:type="dxa"/>
          </w:tcPr>
          <w:p w:rsidR="007C7FD1" w:rsidRDefault="007C7FD1" w:rsidP="00C33A4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Планета загадок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Сказочная викторина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21.07.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50.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А мы просо сеяли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</w:t>
            </w:r>
            <w:r>
              <w:rPr>
                <w:b/>
                <w:bCs/>
                <w:sz w:val="32"/>
                <w:szCs w:val="32"/>
              </w:rPr>
              <w:t>о</w:t>
            </w:r>
            <w:r w:rsidRPr="009D4CEF">
              <w:rPr>
                <w:b/>
                <w:bCs/>
                <w:sz w:val="32"/>
                <w:szCs w:val="32"/>
              </w:rPr>
              <w:t>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25.07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51.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Радуга талантов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рисунков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28.07.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52.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Веселая кутерьма</w:t>
            </w:r>
          </w:p>
        </w:tc>
        <w:tc>
          <w:tcPr>
            <w:tcW w:w="326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Развлекательная программа</w:t>
            </w:r>
          </w:p>
        </w:tc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04.08.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53.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Дикие и домашние – все такие важные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Рисунки на асфальте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</w:t>
            </w:r>
            <w:r w:rsidRPr="009D4CEF">
              <w:rPr>
                <w:b/>
                <w:bCs/>
                <w:sz w:val="32"/>
                <w:szCs w:val="32"/>
              </w:rPr>
              <w:t>.08.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54.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Бирюльки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</w:t>
            </w:r>
            <w:r>
              <w:rPr>
                <w:b/>
                <w:bCs/>
                <w:sz w:val="32"/>
                <w:szCs w:val="32"/>
              </w:rPr>
              <w:t>о</w:t>
            </w:r>
            <w:r w:rsidRPr="009D4CEF">
              <w:rPr>
                <w:b/>
                <w:bCs/>
                <w:sz w:val="32"/>
                <w:szCs w:val="32"/>
              </w:rPr>
              <w:t>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</w:t>
            </w:r>
            <w:r w:rsidRPr="009D4CEF">
              <w:rPr>
                <w:b/>
                <w:bCs/>
                <w:sz w:val="32"/>
                <w:szCs w:val="32"/>
              </w:rPr>
              <w:t>.08.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55.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Дорогами края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Выставка фотографий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</w:t>
            </w:r>
            <w:r w:rsidRPr="009D4CEF">
              <w:rPr>
                <w:b/>
                <w:bCs/>
                <w:sz w:val="32"/>
                <w:szCs w:val="32"/>
              </w:rPr>
              <w:t>.08.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56.</w:t>
            </w:r>
          </w:p>
        </w:tc>
        <w:tc>
          <w:tcPr>
            <w:tcW w:w="3232" w:type="dxa"/>
          </w:tcPr>
          <w:p w:rsidR="007C7FD1" w:rsidRPr="009D4CEF" w:rsidRDefault="007C7FD1" w:rsidP="00187BD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Угол падения – 40 градусов</w:t>
            </w:r>
          </w:p>
        </w:tc>
        <w:tc>
          <w:tcPr>
            <w:tcW w:w="3260" w:type="dxa"/>
          </w:tcPr>
          <w:p w:rsidR="007C7FD1" w:rsidRPr="00F06E7D" w:rsidRDefault="007C7FD1" w:rsidP="00147FA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(алкоголь)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</w:t>
            </w:r>
            <w:r w:rsidRPr="009D4CEF">
              <w:rPr>
                <w:b/>
                <w:bCs/>
                <w:sz w:val="32"/>
                <w:szCs w:val="32"/>
              </w:rPr>
              <w:t>.08.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57.</w:t>
            </w:r>
          </w:p>
        </w:tc>
        <w:tc>
          <w:tcPr>
            <w:tcW w:w="3232" w:type="dxa"/>
          </w:tcPr>
          <w:p w:rsidR="007C7FD1" w:rsidRPr="00643CBB" w:rsidRDefault="007C7FD1" w:rsidP="00C33A4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643CBB">
              <w:rPr>
                <w:b/>
                <w:bCs/>
                <w:sz w:val="32"/>
                <w:szCs w:val="32"/>
              </w:rPr>
              <w:t>Жить в согласии с природой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Информационный час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27.08.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58.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Школа на лужайке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01</w:t>
            </w:r>
            <w:r w:rsidRPr="009D4CEF">
              <w:rPr>
                <w:b/>
                <w:bCs/>
                <w:sz w:val="32"/>
                <w:szCs w:val="32"/>
              </w:rPr>
              <w:t>.09.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59.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Миру – мир </w:t>
            </w:r>
          </w:p>
          <w:p w:rsidR="007C7FD1" w:rsidRPr="00165BB5" w:rsidRDefault="007C7FD1" w:rsidP="00147FA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         </w:t>
            </w:r>
            <w:r>
              <w:rPr>
                <w:b/>
                <w:bCs/>
                <w:sz w:val="20"/>
                <w:szCs w:val="20"/>
              </w:rPr>
              <w:t>(день мира)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Конкурс стихов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05.09.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60.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Сказочная слобода</w:t>
            </w:r>
          </w:p>
        </w:tc>
        <w:tc>
          <w:tcPr>
            <w:tcW w:w="326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Игровая викторина</w:t>
            </w:r>
          </w:p>
        </w:tc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08.09.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61.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Осень рыжая подруга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викторина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9D4CEF">
              <w:rPr>
                <w:b/>
                <w:bCs/>
                <w:sz w:val="32"/>
                <w:szCs w:val="32"/>
              </w:rPr>
              <w:t>.09.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62.</w:t>
            </w:r>
          </w:p>
        </w:tc>
        <w:tc>
          <w:tcPr>
            <w:tcW w:w="3232" w:type="dxa"/>
          </w:tcPr>
          <w:p w:rsidR="007C7FD1" w:rsidRPr="009D4CEF" w:rsidRDefault="007C7FD1" w:rsidP="00F06E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Осенний венигрет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Выставка рисунков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  <w:r w:rsidRPr="009D4CEF">
              <w:rPr>
                <w:b/>
                <w:bCs/>
                <w:sz w:val="32"/>
                <w:szCs w:val="32"/>
              </w:rPr>
              <w:t>.09.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63.</w:t>
            </w:r>
          </w:p>
        </w:tc>
        <w:tc>
          <w:tcPr>
            <w:tcW w:w="3232" w:type="dxa"/>
          </w:tcPr>
          <w:p w:rsidR="007C7FD1" w:rsidRPr="009D4CEF" w:rsidRDefault="007C7FD1" w:rsidP="00652BB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Разноцветное детство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Развлекательная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22.09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64.</w:t>
            </w:r>
          </w:p>
        </w:tc>
        <w:tc>
          <w:tcPr>
            <w:tcW w:w="3232" w:type="dxa"/>
          </w:tcPr>
          <w:p w:rsidR="007C7FD1" w:rsidRPr="009D4CEF" w:rsidRDefault="007C7FD1" w:rsidP="00652BB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Территория риска (СПИД)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</w:t>
            </w:r>
            <w:r w:rsidRPr="009D4CEF">
              <w:rPr>
                <w:b/>
                <w:bCs/>
                <w:sz w:val="32"/>
                <w:szCs w:val="32"/>
              </w:rPr>
              <w:t>.09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65.</w:t>
            </w:r>
          </w:p>
        </w:tc>
        <w:tc>
          <w:tcPr>
            <w:tcW w:w="3232" w:type="dxa"/>
          </w:tcPr>
          <w:p w:rsidR="007C7FD1" w:rsidRPr="00B239EC" w:rsidRDefault="007C7FD1" w:rsidP="00652BB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</w:t>
            </w:r>
            <w:r w:rsidRPr="00B239EC">
              <w:rPr>
                <w:b/>
                <w:bCs/>
                <w:sz w:val="32"/>
                <w:szCs w:val="32"/>
              </w:rPr>
              <w:t>деи для досуга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04.10.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66.</w:t>
            </w:r>
          </w:p>
        </w:tc>
        <w:tc>
          <w:tcPr>
            <w:tcW w:w="3232" w:type="dxa"/>
          </w:tcPr>
          <w:p w:rsidR="007C7FD1" w:rsidRPr="00863E2D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Осенняя фантазия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Развлекательная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10.10.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67.</w:t>
            </w:r>
          </w:p>
        </w:tc>
        <w:tc>
          <w:tcPr>
            <w:tcW w:w="3232" w:type="dxa"/>
          </w:tcPr>
          <w:p w:rsidR="007C7FD1" w:rsidRPr="00B239EC" w:rsidRDefault="007C7FD1" w:rsidP="0059608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32"/>
                <w:szCs w:val="32"/>
              </w:rPr>
              <w:t xml:space="preserve">Хлебу почтение вечное </w:t>
            </w:r>
            <w:r w:rsidRPr="00B239EC">
              <w:rPr>
                <w:b/>
                <w:bCs/>
                <w:sz w:val="18"/>
                <w:szCs w:val="18"/>
              </w:rPr>
              <w:t>(день хлеба)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викторина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618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</w:t>
            </w:r>
            <w:r w:rsidRPr="009D4CEF">
              <w:rPr>
                <w:b/>
                <w:bCs/>
                <w:sz w:val="32"/>
                <w:szCs w:val="32"/>
              </w:rPr>
              <w:t>.10.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68.</w:t>
            </w:r>
          </w:p>
        </w:tc>
        <w:tc>
          <w:tcPr>
            <w:tcW w:w="3232" w:type="dxa"/>
          </w:tcPr>
          <w:p w:rsidR="007C7FD1" w:rsidRPr="00EC2632" w:rsidRDefault="007C7FD1" w:rsidP="0059608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Не вредных наркотиков не бывает </w:t>
            </w:r>
            <w:r>
              <w:rPr>
                <w:b/>
                <w:bCs/>
                <w:sz w:val="20"/>
                <w:szCs w:val="20"/>
              </w:rPr>
              <w:t>(наркотики)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</w:t>
            </w:r>
            <w:r w:rsidRPr="009D4CEF">
              <w:rPr>
                <w:b/>
                <w:bCs/>
                <w:sz w:val="32"/>
                <w:szCs w:val="32"/>
              </w:rPr>
              <w:t>.10.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69.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Мистер галстук – мисс бантик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Развлекательная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27.10.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70.</w:t>
            </w:r>
          </w:p>
        </w:tc>
        <w:tc>
          <w:tcPr>
            <w:tcW w:w="323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Побежали, поскакали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03.11.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71.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 гостях у Деда Мороза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</w:t>
            </w:r>
            <w:r w:rsidRPr="009D4CEF">
              <w:rPr>
                <w:b/>
                <w:bCs/>
                <w:sz w:val="32"/>
                <w:szCs w:val="32"/>
              </w:rPr>
              <w:t>.11.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72.</w:t>
            </w:r>
          </w:p>
        </w:tc>
        <w:tc>
          <w:tcPr>
            <w:tcW w:w="3232" w:type="dxa"/>
          </w:tcPr>
          <w:p w:rsidR="007C7FD1" w:rsidRDefault="007C7FD1" w:rsidP="00187BD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Лукошко рецептов (ЗОЖ)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Тем.беседа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20.11.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73.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232" w:type="dxa"/>
          </w:tcPr>
          <w:p w:rsidR="007C7FD1" w:rsidRDefault="007C7FD1" w:rsidP="0059608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Веселятся малыши, и танцуют от души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Фольклорно - 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21.11.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74.</w:t>
            </w:r>
          </w:p>
        </w:tc>
        <w:tc>
          <w:tcPr>
            <w:tcW w:w="3232" w:type="dxa"/>
          </w:tcPr>
          <w:p w:rsidR="007C7FD1" w:rsidRPr="00257199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57199">
              <w:rPr>
                <w:b/>
                <w:bCs/>
                <w:sz w:val="32"/>
                <w:szCs w:val="32"/>
              </w:rPr>
              <w:t>Мы умеем отдыхать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22.11.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rPr>
          <w:trHeight w:val="878"/>
        </w:trPr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75.</w:t>
            </w:r>
          </w:p>
        </w:tc>
        <w:tc>
          <w:tcPr>
            <w:tcW w:w="3232" w:type="dxa"/>
          </w:tcPr>
          <w:p w:rsidR="007C7FD1" w:rsidRPr="009D4CEF" w:rsidRDefault="007C7FD1" w:rsidP="00794C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Все кругом белым - бело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Игровая программа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08</w:t>
            </w:r>
            <w:r w:rsidRPr="009D4CEF">
              <w:rPr>
                <w:b/>
                <w:bCs/>
                <w:sz w:val="32"/>
                <w:szCs w:val="32"/>
              </w:rPr>
              <w:t>.12.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76.</w:t>
            </w:r>
          </w:p>
        </w:tc>
        <w:tc>
          <w:tcPr>
            <w:tcW w:w="3232" w:type="dxa"/>
          </w:tcPr>
          <w:p w:rsidR="007C7FD1" w:rsidRPr="0054148D" w:rsidRDefault="007C7FD1" w:rsidP="002A087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257199">
              <w:rPr>
                <w:b/>
                <w:bCs/>
                <w:sz w:val="32"/>
                <w:szCs w:val="32"/>
              </w:rPr>
              <w:t>Сладкий туман, это обман</w:t>
            </w:r>
            <w:r>
              <w:rPr>
                <w:b/>
                <w:bCs/>
                <w:sz w:val="20"/>
                <w:szCs w:val="20"/>
              </w:rPr>
              <w:t xml:space="preserve"> (ТАБАК)</w:t>
            </w:r>
          </w:p>
        </w:tc>
        <w:tc>
          <w:tcPr>
            <w:tcW w:w="326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Тем.беседа</w:t>
            </w:r>
          </w:p>
        </w:tc>
        <w:tc>
          <w:tcPr>
            <w:tcW w:w="85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15.12.</w:t>
            </w:r>
          </w:p>
        </w:tc>
        <w:tc>
          <w:tcPr>
            <w:tcW w:w="1843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38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77.</w:t>
            </w:r>
          </w:p>
        </w:tc>
        <w:tc>
          <w:tcPr>
            <w:tcW w:w="323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Зимний вернисаж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Выставка рисунков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</w:t>
            </w:r>
            <w:r w:rsidRPr="009D4CEF">
              <w:rPr>
                <w:b/>
                <w:bCs/>
                <w:sz w:val="32"/>
                <w:szCs w:val="32"/>
              </w:rPr>
              <w:t>.12.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1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78.</w:t>
            </w:r>
          </w:p>
        </w:tc>
        <w:tc>
          <w:tcPr>
            <w:tcW w:w="3260" w:type="dxa"/>
            <w:gridSpan w:val="2"/>
          </w:tcPr>
          <w:p w:rsidR="007C7FD1" w:rsidRPr="009D4CEF" w:rsidRDefault="007C7FD1" w:rsidP="0059608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Алкоголь и алкогольная зависимость</w:t>
            </w:r>
          </w:p>
        </w:tc>
        <w:tc>
          <w:tcPr>
            <w:tcW w:w="326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диспут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</w:t>
            </w:r>
            <w:r w:rsidRPr="009D4CEF">
              <w:rPr>
                <w:b/>
                <w:bCs/>
                <w:sz w:val="32"/>
                <w:szCs w:val="32"/>
              </w:rPr>
              <w:t>.12.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71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79.</w:t>
            </w:r>
          </w:p>
        </w:tc>
        <w:tc>
          <w:tcPr>
            <w:tcW w:w="3260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Новогоднее чудо</w:t>
            </w:r>
          </w:p>
        </w:tc>
        <w:tc>
          <w:tcPr>
            <w:tcW w:w="326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Новогодний утренник</w:t>
            </w:r>
          </w:p>
        </w:tc>
        <w:tc>
          <w:tcPr>
            <w:tcW w:w="85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29.12.</w:t>
            </w:r>
          </w:p>
        </w:tc>
        <w:tc>
          <w:tcPr>
            <w:tcW w:w="1843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</w:tbl>
    <w:p w:rsidR="007C7FD1" w:rsidRDefault="007C7FD1" w:rsidP="009D4C10">
      <w:pPr>
        <w:rPr>
          <w:b/>
          <w:bCs/>
          <w:sz w:val="32"/>
          <w:szCs w:val="32"/>
        </w:rPr>
      </w:pPr>
    </w:p>
    <w:p w:rsidR="007C7FD1" w:rsidRDefault="007C7FD1" w:rsidP="00B81C17">
      <w:pPr>
        <w:rPr>
          <w:b/>
          <w:bCs/>
          <w:sz w:val="40"/>
          <w:szCs w:val="40"/>
        </w:rPr>
      </w:pPr>
      <w:r>
        <w:rPr>
          <w:b/>
          <w:bCs/>
          <w:sz w:val="32"/>
          <w:szCs w:val="32"/>
        </w:rPr>
        <w:t xml:space="preserve">                    </w:t>
      </w:r>
      <w:r>
        <w:rPr>
          <w:b/>
          <w:bCs/>
          <w:sz w:val="40"/>
          <w:szCs w:val="40"/>
        </w:rPr>
        <w:t xml:space="preserve">  </w:t>
      </w:r>
    </w:p>
    <w:p w:rsidR="007C7FD1" w:rsidRDefault="007C7FD1" w:rsidP="00B81C17">
      <w:pPr>
        <w:rPr>
          <w:b/>
          <w:bCs/>
          <w:sz w:val="40"/>
          <w:szCs w:val="40"/>
        </w:rPr>
      </w:pPr>
    </w:p>
    <w:p w:rsidR="007C7FD1" w:rsidRDefault="007C7FD1" w:rsidP="00B81C17">
      <w:pPr>
        <w:rPr>
          <w:b/>
          <w:bCs/>
          <w:sz w:val="40"/>
          <w:szCs w:val="40"/>
        </w:rPr>
      </w:pPr>
    </w:p>
    <w:p w:rsidR="007C7FD1" w:rsidRDefault="007C7FD1" w:rsidP="00B81C17">
      <w:pPr>
        <w:rPr>
          <w:b/>
          <w:bCs/>
          <w:sz w:val="40"/>
          <w:szCs w:val="40"/>
        </w:rPr>
      </w:pPr>
    </w:p>
    <w:p w:rsidR="007C7FD1" w:rsidRDefault="007C7FD1" w:rsidP="00B81C1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7</w:t>
      </w:r>
      <w:r w:rsidRPr="00901421">
        <w:rPr>
          <w:b/>
          <w:bCs/>
          <w:sz w:val="40"/>
          <w:szCs w:val="40"/>
        </w:rPr>
        <w:t>.РАБОТА С МОЛОДЕЖЬ</w:t>
      </w:r>
      <w:r>
        <w:rPr>
          <w:b/>
          <w:bCs/>
          <w:sz w:val="40"/>
          <w:szCs w:val="40"/>
        </w:rPr>
        <w:t>Ю</w:t>
      </w:r>
    </w:p>
    <w:tbl>
      <w:tblPr>
        <w:tblW w:w="1329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65"/>
        <w:gridCol w:w="3118"/>
        <w:gridCol w:w="2831"/>
        <w:gridCol w:w="1185"/>
        <w:gridCol w:w="11"/>
        <w:gridCol w:w="1104"/>
        <w:gridCol w:w="1944"/>
        <w:gridCol w:w="2238"/>
      </w:tblGrid>
      <w:tr w:rsidR="007C7FD1" w:rsidRPr="00F871DA">
        <w:trPr>
          <w:gridAfter w:val="1"/>
          <w:wAfter w:w="2238" w:type="dxa"/>
          <w:trHeight w:val="868"/>
        </w:trPr>
        <w:tc>
          <w:tcPr>
            <w:tcW w:w="865" w:type="dxa"/>
          </w:tcPr>
          <w:p w:rsidR="007C7FD1" w:rsidRPr="009D4CEF" w:rsidRDefault="007C7FD1" w:rsidP="00F871D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3118" w:type="dxa"/>
          </w:tcPr>
          <w:p w:rsidR="007C7FD1" w:rsidRPr="009D4CEF" w:rsidRDefault="007C7FD1" w:rsidP="00F871D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НАИМЕНОВАНИЕ МЕРОПРИЯТИЙ</w:t>
            </w:r>
          </w:p>
        </w:tc>
        <w:tc>
          <w:tcPr>
            <w:tcW w:w="2831" w:type="dxa"/>
          </w:tcPr>
          <w:p w:rsidR="007C7FD1" w:rsidRPr="009D4CEF" w:rsidRDefault="007C7FD1" w:rsidP="00F871D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ФОРМА РАБОТЫ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F871D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МЕСТО</w:t>
            </w:r>
          </w:p>
        </w:tc>
        <w:tc>
          <w:tcPr>
            <w:tcW w:w="1104" w:type="dxa"/>
          </w:tcPr>
          <w:p w:rsidR="007C7FD1" w:rsidRPr="009D4CEF" w:rsidRDefault="007C7FD1" w:rsidP="00F871DA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9D4CEF">
              <w:rPr>
                <w:b/>
                <w:bCs/>
                <w:color w:val="000000"/>
                <w:sz w:val="32"/>
                <w:szCs w:val="32"/>
              </w:rPr>
              <w:t>ДАТА</w:t>
            </w:r>
          </w:p>
        </w:tc>
        <w:tc>
          <w:tcPr>
            <w:tcW w:w="1944" w:type="dxa"/>
          </w:tcPr>
          <w:p w:rsidR="007C7FD1" w:rsidRPr="009D4CEF" w:rsidRDefault="007C7FD1" w:rsidP="00F871D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ОТВЕТСТВЕН.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118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Конфетти!!!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01.01.</w:t>
            </w:r>
          </w:p>
        </w:tc>
        <w:tc>
          <w:tcPr>
            <w:tcW w:w="194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118" w:type="dxa"/>
          </w:tcPr>
          <w:p w:rsidR="007C7FD1" w:rsidRPr="009D4CEF" w:rsidRDefault="007C7FD1" w:rsidP="007A68E6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Новогодняя ёлка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02.01.</w:t>
            </w:r>
          </w:p>
        </w:tc>
        <w:tc>
          <w:tcPr>
            <w:tcW w:w="194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Новогодняя ночь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04.01.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3118" w:type="dxa"/>
          </w:tcPr>
          <w:p w:rsidR="007C7FD1" w:rsidRPr="00353E44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Русские забавы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05.01.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5.</w:t>
            </w:r>
          </w:p>
        </w:tc>
        <w:tc>
          <w:tcPr>
            <w:tcW w:w="3118" w:type="dxa"/>
          </w:tcPr>
          <w:p w:rsidR="007C7FD1" w:rsidRPr="00353E44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Новогодние приключения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06.01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6.</w:t>
            </w:r>
          </w:p>
        </w:tc>
        <w:tc>
          <w:tcPr>
            <w:tcW w:w="3118" w:type="dxa"/>
          </w:tcPr>
          <w:p w:rsidR="007C7FD1" w:rsidRPr="00257199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СПИД –Глобальная проблема человечества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Диспут</w:t>
            </w:r>
          </w:p>
        </w:tc>
        <w:tc>
          <w:tcPr>
            <w:tcW w:w="1196" w:type="dxa"/>
            <w:gridSpan w:val="2"/>
          </w:tcPr>
          <w:p w:rsidR="007C7FD1" w:rsidRDefault="007C7FD1" w:rsidP="004B622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09.01.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Зимней праздничной порой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9D4CEF">
              <w:rPr>
                <w:b/>
                <w:bCs/>
                <w:sz w:val="32"/>
                <w:szCs w:val="32"/>
              </w:rPr>
              <w:t>.01.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8.</w:t>
            </w:r>
          </w:p>
        </w:tc>
        <w:tc>
          <w:tcPr>
            <w:tcW w:w="3118" w:type="dxa"/>
          </w:tcPr>
          <w:p w:rsidR="007C7FD1" w:rsidRPr="009D4CEF" w:rsidRDefault="007C7FD1" w:rsidP="00794C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Молодежь на волне здоровья (ЗОЖ)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01</w:t>
            </w:r>
            <w:r w:rsidRPr="009D4CEF">
              <w:rPr>
                <w:b/>
                <w:bCs/>
                <w:sz w:val="32"/>
                <w:szCs w:val="32"/>
              </w:rPr>
              <w:t>.02.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9.</w:t>
            </w:r>
          </w:p>
        </w:tc>
        <w:tc>
          <w:tcPr>
            <w:tcW w:w="3118" w:type="dxa"/>
          </w:tcPr>
          <w:p w:rsidR="007C7FD1" w:rsidRPr="009D4CEF" w:rsidRDefault="007C7FD1" w:rsidP="00794C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Музыкальный трамплин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Default="007C7FD1" w:rsidP="0035681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01.02.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3118" w:type="dxa"/>
          </w:tcPr>
          <w:p w:rsidR="007C7FD1" w:rsidRPr="00643CBB" w:rsidRDefault="007C7FD1" w:rsidP="00794C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</w:t>
            </w:r>
            <w:r w:rsidRPr="00643CBB">
              <w:rPr>
                <w:b/>
                <w:bCs/>
                <w:sz w:val="32"/>
                <w:szCs w:val="32"/>
              </w:rPr>
              <w:t>ткажись от табака, будет сила велика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08.02.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11.</w:t>
            </w:r>
          </w:p>
        </w:tc>
        <w:tc>
          <w:tcPr>
            <w:tcW w:w="3118" w:type="dxa"/>
          </w:tcPr>
          <w:p w:rsidR="007C7FD1" w:rsidRPr="009D4CEF" w:rsidRDefault="007C7FD1" w:rsidP="00794C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Когда душа с душою говорит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Default="007C7FD1" w:rsidP="004F713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08.02.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F871DA">
        <w:trPr>
          <w:gridAfter w:val="1"/>
          <w:wAfter w:w="2238" w:type="dxa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12.</w:t>
            </w:r>
          </w:p>
        </w:tc>
        <w:tc>
          <w:tcPr>
            <w:tcW w:w="3118" w:type="dxa"/>
          </w:tcPr>
          <w:p w:rsidR="007C7FD1" w:rsidRDefault="007C7FD1" w:rsidP="00794C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Святое дело Родине служить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Ночная вечеринка</w:t>
            </w:r>
          </w:p>
        </w:tc>
        <w:tc>
          <w:tcPr>
            <w:tcW w:w="1196" w:type="dxa"/>
            <w:gridSpan w:val="2"/>
          </w:tcPr>
          <w:p w:rsidR="007C7FD1" w:rsidRDefault="007C7FD1" w:rsidP="004F713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Default="007C7FD1" w:rsidP="00AE0369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23.02.</w:t>
            </w:r>
          </w:p>
        </w:tc>
        <w:tc>
          <w:tcPr>
            <w:tcW w:w="194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F87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65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13.</w:t>
            </w:r>
          </w:p>
        </w:tc>
        <w:tc>
          <w:tcPr>
            <w:tcW w:w="3118" w:type="dxa"/>
          </w:tcPr>
          <w:p w:rsidR="007C7FD1" w:rsidRPr="001B2EF6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B2EF6">
              <w:rPr>
                <w:b/>
                <w:bCs/>
                <w:sz w:val="32"/>
                <w:szCs w:val="32"/>
              </w:rPr>
              <w:t>Страшное зелье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Информационный час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22.02.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90"/>
        </w:trPr>
        <w:tc>
          <w:tcPr>
            <w:tcW w:w="865" w:type="dxa"/>
          </w:tcPr>
          <w:p w:rsidR="007C7FD1" w:rsidRPr="009D4CEF" w:rsidRDefault="007C7FD1" w:rsidP="006060B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Великое чудо - семья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29.02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00"/>
        </w:trPr>
        <w:tc>
          <w:tcPr>
            <w:tcW w:w="865" w:type="dxa"/>
          </w:tcPr>
          <w:p w:rsidR="007C7FD1" w:rsidRPr="009D4CEF" w:rsidRDefault="007C7FD1" w:rsidP="00EC2632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15.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Зло зовется  - алкоголь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</w:t>
            </w:r>
            <w:r w:rsidRPr="009D4CEF">
              <w:rPr>
                <w:b/>
                <w:bCs/>
                <w:sz w:val="32"/>
                <w:szCs w:val="32"/>
              </w:rPr>
              <w:t>.03.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00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16.</w:t>
            </w:r>
          </w:p>
        </w:tc>
        <w:tc>
          <w:tcPr>
            <w:tcW w:w="3118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Её величество - женщина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День семейного отдыха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08.03.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00"/>
        </w:trPr>
        <w:tc>
          <w:tcPr>
            <w:tcW w:w="865" w:type="dxa"/>
          </w:tcPr>
          <w:p w:rsidR="007C7FD1" w:rsidRDefault="007C7FD1" w:rsidP="00EC2632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17.</w:t>
            </w:r>
          </w:p>
        </w:tc>
        <w:tc>
          <w:tcPr>
            <w:tcW w:w="3118" w:type="dxa"/>
          </w:tcPr>
          <w:p w:rsidR="007C7FD1" w:rsidRPr="001B2EF6" w:rsidRDefault="007C7FD1" w:rsidP="0048344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B2EF6">
              <w:rPr>
                <w:b/>
                <w:bCs/>
                <w:sz w:val="32"/>
                <w:szCs w:val="32"/>
              </w:rPr>
              <w:t>К гибели шаг за шагом</w:t>
            </w:r>
            <w:r>
              <w:rPr>
                <w:b/>
                <w:bCs/>
                <w:sz w:val="32"/>
                <w:szCs w:val="32"/>
              </w:rPr>
              <w:t xml:space="preserve"> (СПИД)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Информационный час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AE0369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14.03.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75"/>
        </w:trPr>
        <w:tc>
          <w:tcPr>
            <w:tcW w:w="865" w:type="dxa"/>
          </w:tcPr>
          <w:p w:rsidR="007C7FD1" w:rsidRPr="009D4CEF" w:rsidRDefault="007C7FD1" w:rsidP="00EC2632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18.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Веселый кастинг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танцев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</w:t>
            </w:r>
            <w:r w:rsidRPr="009D4CEF">
              <w:rPr>
                <w:b/>
                <w:bCs/>
                <w:sz w:val="32"/>
                <w:szCs w:val="32"/>
              </w:rPr>
              <w:t>.03.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 xml:space="preserve">Нусс А.А. 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75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</w:t>
            </w:r>
          </w:p>
        </w:tc>
        <w:tc>
          <w:tcPr>
            <w:tcW w:w="3118" w:type="dxa"/>
          </w:tcPr>
          <w:p w:rsidR="007C7FD1" w:rsidRPr="00257199" w:rsidRDefault="007C7FD1" w:rsidP="00353E4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57199">
              <w:rPr>
                <w:b/>
                <w:bCs/>
                <w:sz w:val="32"/>
                <w:szCs w:val="32"/>
              </w:rPr>
              <w:t>Курение – забава для дураков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28.03.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9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Час веселых развлечений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04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6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Подросток и алкоголь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04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. 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6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22.</w:t>
            </w:r>
          </w:p>
        </w:tc>
        <w:tc>
          <w:tcPr>
            <w:tcW w:w="3118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Звездная дорожка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Ночная дискотека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11.04.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5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23.</w:t>
            </w:r>
          </w:p>
        </w:tc>
        <w:tc>
          <w:tcPr>
            <w:tcW w:w="3118" w:type="dxa"/>
          </w:tcPr>
          <w:p w:rsidR="007C7FD1" w:rsidRPr="00FE6390" w:rsidRDefault="007C7FD1" w:rsidP="00BF260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E6390">
              <w:rPr>
                <w:b/>
                <w:bCs/>
                <w:sz w:val="32"/>
                <w:szCs w:val="32"/>
              </w:rPr>
              <w:t>Литературный вернисаж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Лит.- Муз. вечер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5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</w:t>
            </w:r>
          </w:p>
        </w:tc>
        <w:tc>
          <w:tcPr>
            <w:tcW w:w="3118" w:type="dxa"/>
          </w:tcPr>
          <w:p w:rsidR="007C7FD1" w:rsidRPr="00BA7922" w:rsidRDefault="007C7FD1" w:rsidP="00147FA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Танцевальное конфетти </w:t>
            </w:r>
            <w:r>
              <w:rPr>
                <w:b/>
                <w:bCs/>
                <w:sz w:val="20"/>
                <w:szCs w:val="20"/>
              </w:rPr>
              <w:t>(день танцев)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26.04.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Танцы + танцы</w:t>
            </w:r>
          </w:p>
        </w:tc>
        <w:tc>
          <w:tcPr>
            <w:tcW w:w="2831" w:type="dxa"/>
          </w:tcPr>
          <w:p w:rsidR="007C7FD1" w:rsidRPr="009D4CEF" w:rsidRDefault="007C7FD1" w:rsidP="0048344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 танцев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  <w:tc>
          <w:tcPr>
            <w:tcW w:w="223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40"/>
                <w:szCs w:val="40"/>
              </w:rPr>
            </w:pP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48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26.</w:t>
            </w:r>
          </w:p>
        </w:tc>
        <w:tc>
          <w:tcPr>
            <w:tcW w:w="3118" w:type="dxa"/>
          </w:tcPr>
          <w:p w:rsidR="007C7FD1" w:rsidRPr="009D4CEF" w:rsidRDefault="007C7FD1" w:rsidP="00187BD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Великое чудо - семья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Столики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(</w:t>
            </w:r>
            <w:r>
              <w:rPr>
                <w:b/>
                <w:bCs/>
                <w:sz w:val="20"/>
                <w:szCs w:val="20"/>
              </w:rPr>
              <w:t xml:space="preserve"> день семьи)</w:t>
            </w:r>
          </w:p>
        </w:tc>
        <w:tc>
          <w:tcPr>
            <w:tcW w:w="1196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0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11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27.</w:t>
            </w:r>
          </w:p>
        </w:tc>
        <w:tc>
          <w:tcPr>
            <w:tcW w:w="3118" w:type="dxa"/>
            <w:tcBorders>
              <w:top w:val="nil"/>
            </w:tcBorders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Село без наркотиков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Обсуждение статьи</w:t>
            </w:r>
          </w:p>
        </w:tc>
        <w:tc>
          <w:tcPr>
            <w:tcW w:w="1185" w:type="dxa"/>
            <w:tcBorders>
              <w:top w:val="nil"/>
            </w:tcBorders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1944" w:type="dxa"/>
            <w:tcBorders>
              <w:top w:val="nil"/>
            </w:tcBorders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11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28.</w:t>
            </w:r>
          </w:p>
        </w:tc>
        <w:tc>
          <w:tcPr>
            <w:tcW w:w="3118" w:type="dxa"/>
            <w:tcBorders>
              <w:top w:val="nil"/>
            </w:tcBorders>
          </w:tcPr>
          <w:p w:rsidR="007C7FD1" w:rsidRPr="00FE6390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E6390">
              <w:rPr>
                <w:b/>
                <w:bCs/>
                <w:sz w:val="32"/>
                <w:szCs w:val="32"/>
              </w:rPr>
              <w:t>В капкане белой смерти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Информационный час</w:t>
            </w:r>
          </w:p>
        </w:tc>
        <w:tc>
          <w:tcPr>
            <w:tcW w:w="1185" w:type="dxa"/>
            <w:tcBorders>
              <w:top w:val="nil"/>
            </w:tcBorders>
          </w:tcPr>
          <w:p w:rsidR="007C7FD1" w:rsidRDefault="007C7FD1" w:rsidP="00C518B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23.05.</w:t>
            </w:r>
          </w:p>
        </w:tc>
        <w:tc>
          <w:tcPr>
            <w:tcW w:w="1944" w:type="dxa"/>
            <w:tcBorders>
              <w:top w:val="nil"/>
            </w:tcBorders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11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29.</w:t>
            </w:r>
          </w:p>
        </w:tc>
        <w:tc>
          <w:tcPr>
            <w:tcW w:w="3118" w:type="dxa"/>
          </w:tcPr>
          <w:p w:rsidR="007C7FD1" w:rsidRPr="00C518B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Мы ребята заводный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85" w:type="dxa"/>
          </w:tcPr>
          <w:p w:rsidR="007C7FD1" w:rsidRDefault="007C7FD1" w:rsidP="00C518B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23.05.</w:t>
            </w:r>
          </w:p>
        </w:tc>
        <w:tc>
          <w:tcPr>
            <w:tcW w:w="194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7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30.</w:t>
            </w:r>
          </w:p>
        </w:tc>
        <w:tc>
          <w:tcPr>
            <w:tcW w:w="3118" w:type="dxa"/>
          </w:tcPr>
          <w:p w:rsidR="007C7FD1" w:rsidRPr="00FE6390" w:rsidRDefault="007C7FD1" w:rsidP="00187BD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E6390">
              <w:rPr>
                <w:b/>
                <w:bCs/>
                <w:sz w:val="32"/>
                <w:szCs w:val="32"/>
              </w:rPr>
              <w:t>Веселая компания</w:t>
            </w:r>
          </w:p>
        </w:tc>
        <w:tc>
          <w:tcPr>
            <w:tcW w:w="2831" w:type="dxa"/>
          </w:tcPr>
          <w:p w:rsidR="007C7FD1" w:rsidRPr="009D4CEF" w:rsidRDefault="007C7FD1" w:rsidP="00B81C1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Лит.-музыкальн. вечер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30.05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0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31.</w:t>
            </w:r>
          </w:p>
        </w:tc>
        <w:tc>
          <w:tcPr>
            <w:tcW w:w="3118" w:type="dxa"/>
          </w:tcPr>
          <w:p w:rsidR="007C7FD1" w:rsidRPr="009D4CEF" w:rsidRDefault="007C7FD1" w:rsidP="0003040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Здоровое поколение  - богатство России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06</w:t>
            </w:r>
            <w:r w:rsidRPr="009D4CEF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0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32.</w:t>
            </w:r>
          </w:p>
        </w:tc>
        <w:tc>
          <w:tcPr>
            <w:tcW w:w="3118" w:type="dxa"/>
          </w:tcPr>
          <w:p w:rsidR="007C7FD1" w:rsidRPr="00FE6390" w:rsidRDefault="007C7FD1" w:rsidP="00BF260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E6390">
              <w:rPr>
                <w:b/>
                <w:bCs/>
                <w:sz w:val="32"/>
                <w:szCs w:val="32"/>
              </w:rPr>
              <w:t>Аптека в стакане (ЗОЖ)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Диспут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07.06.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9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33.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Цветочный вальс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</w:t>
            </w:r>
            <w:r w:rsidRPr="009D4CEF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0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34.</w:t>
            </w:r>
          </w:p>
        </w:tc>
        <w:tc>
          <w:tcPr>
            <w:tcW w:w="3118" w:type="dxa"/>
          </w:tcPr>
          <w:p w:rsidR="007C7FD1" w:rsidRPr="009D4CEF" w:rsidRDefault="007C7FD1" w:rsidP="00595CA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Наркотики – путешествие туда, без обратно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</w:t>
            </w:r>
            <w:r w:rsidRPr="009D4CEF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0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35.</w:t>
            </w:r>
          </w:p>
        </w:tc>
        <w:tc>
          <w:tcPr>
            <w:tcW w:w="3118" w:type="dxa"/>
          </w:tcPr>
          <w:p w:rsidR="007C7FD1" w:rsidRPr="00FE6390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E6390">
              <w:rPr>
                <w:b/>
                <w:bCs/>
                <w:sz w:val="32"/>
                <w:szCs w:val="32"/>
              </w:rPr>
              <w:t>Диджей +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Танцевальная вечеринка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Default="007C7FD1" w:rsidP="0096266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25.06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0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36.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Летние краски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96266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27.06</w:t>
            </w:r>
            <w:r w:rsidRPr="009D4C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5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37.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Я люблю это время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Ночная дискотека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04</w:t>
            </w:r>
            <w:r w:rsidRPr="009D4CEF">
              <w:rPr>
                <w:b/>
                <w:bCs/>
                <w:sz w:val="32"/>
                <w:szCs w:val="32"/>
              </w:rPr>
              <w:t>.07.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 xml:space="preserve">Нусс А.А. 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5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38.</w:t>
            </w:r>
          </w:p>
        </w:tc>
        <w:tc>
          <w:tcPr>
            <w:tcW w:w="3118" w:type="dxa"/>
          </w:tcPr>
          <w:p w:rsidR="007C7FD1" w:rsidRPr="00FE6390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E6390">
              <w:rPr>
                <w:b/>
                <w:bCs/>
                <w:sz w:val="32"/>
                <w:szCs w:val="32"/>
              </w:rPr>
              <w:t>Лестница в ад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FE6390">
              <w:rPr>
                <w:b/>
                <w:bCs/>
                <w:sz w:val="18"/>
                <w:szCs w:val="18"/>
              </w:rPr>
              <w:t>(табак)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Информационный час</w:t>
            </w:r>
          </w:p>
        </w:tc>
        <w:tc>
          <w:tcPr>
            <w:tcW w:w="1185" w:type="dxa"/>
          </w:tcPr>
          <w:p w:rsidR="007C7FD1" w:rsidRDefault="007C7FD1" w:rsidP="00AD464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11.07.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79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39.</w:t>
            </w:r>
          </w:p>
        </w:tc>
        <w:tc>
          <w:tcPr>
            <w:tcW w:w="3118" w:type="dxa"/>
          </w:tcPr>
          <w:p w:rsidR="007C7FD1" w:rsidRPr="00AD335E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Дорога ХИТОВ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</w:t>
            </w:r>
            <w:r w:rsidRPr="009D4CEF">
              <w:rPr>
                <w:b/>
                <w:bCs/>
                <w:sz w:val="32"/>
                <w:szCs w:val="32"/>
              </w:rPr>
              <w:t>.07.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1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40.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Путешествие по дорогам здоровья (ЗОЖ)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</w:t>
            </w:r>
            <w:r w:rsidRPr="009D4CEF">
              <w:rPr>
                <w:b/>
                <w:bCs/>
                <w:sz w:val="32"/>
                <w:szCs w:val="32"/>
              </w:rPr>
              <w:t>.07.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4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41.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Мир семейных увлечений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столики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01</w:t>
            </w:r>
            <w:r w:rsidRPr="009D4CEF">
              <w:rPr>
                <w:b/>
                <w:bCs/>
                <w:sz w:val="32"/>
                <w:szCs w:val="32"/>
              </w:rPr>
              <w:t>.08.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90"/>
        </w:trPr>
        <w:tc>
          <w:tcPr>
            <w:tcW w:w="865" w:type="dxa"/>
          </w:tcPr>
          <w:p w:rsidR="007C7FD1" w:rsidRPr="009D4CEF" w:rsidRDefault="007C7FD1" w:rsidP="001E0F1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42.</w:t>
            </w:r>
          </w:p>
        </w:tc>
        <w:tc>
          <w:tcPr>
            <w:tcW w:w="3118" w:type="dxa"/>
          </w:tcPr>
          <w:p w:rsidR="007C7FD1" w:rsidRPr="002C5AB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Оли</w:t>
            </w:r>
            <w:r w:rsidRPr="002C5AB8">
              <w:rPr>
                <w:b/>
                <w:bCs/>
                <w:sz w:val="32"/>
                <w:szCs w:val="32"/>
              </w:rPr>
              <w:t>мпийское зд</w:t>
            </w:r>
            <w:r>
              <w:rPr>
                <w:b/>
                <w:bCs/>
                <w:sz w:val="32"/>
                <w:szCs w:val="32"/>
              </w:rPr>
              <w:t>о</w:t>
            </w:r>
            <w:r w:rsidRPr="002C5AB8">
              <w:rPr>
                <w:b/>
                <w:bCs/>
                <w:sz w:val="32"/>
                <w:szCs w:val="32"/>
              </w:rPr>
              <w:t>ровье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08</w:t>
            </w:r>
            <w:r w:rsidRPr="009D4CEF">
              <w:rPr>
                <w:b/>
                <w:bCs/>
                <w:sz w:val="32"/>
                <w:szCs w:val="32"/>
              </w:rPr>
              <w:t>.08.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9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43.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Осень рыжая подружка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Досуговый вечер 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  <w:r w:rsidRPr="009D4CEF">
              <w:rPr>
                <w:b/>
                <w:bCs/>
                <w:sz w:val="32"/>
                <w:szCs w:val="32"/>
              </w:rPr>
              <w:t>.08.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6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44.</w:t>
            </w:r>
          </w:p>
        </w:tc>
        <w:tc>
          <w:tcPr>
            <w:tcW w:w="3118" w:type="dxa"/>
          </w:tcPr>
          <w:p w:rsidR="007C7FD1" w:rsidRPr="009D4CEF" w:rsidRDefault="007C7FD1" w:rsidP="00B81C1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Обязаны помнить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диспут(</w:t>
            </w:r>
            <w:r>
              <w:rPr>
                <w:b/>
                <w:bCs/>
                <w:sz w:val="20"/>
                <w:szCs w:val="20"/>
              </w:rPr>
              <w:t>терроризм</w:t>
            </w:r>
            <w:r>
              <w:rPr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01</w:t>
            </w:r>
            <w:r w:rsidRPr="009D4CEF">
              <w:rPr>
                <w:b/>
                <w:bCs/>
                <w:sz w:val="32"/>
                <w:szCs w:val="32"/>
              </w:rPr>
              <w:t>.09.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60"/>
        </w:trPr>
        <w:tc>
          <w:tcPr>
            <w:tcW w:w="865" w:type="dxa"/>
          </w:tcPr>
          <w:p w:rsidR="007C7FD1" w:rsidRPr="009D4CEF" w:rsidRDefault="007C7FD1" w:rsidP="001E0F1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45.</w:t>
            </w:r>
          </w:p>
        </w:tc>
        <w:tc>
          <w:tcPr>
            <w:tcW w:w="3118" w:type="dxa"/>
          </w:tcPr>
          <w:p w:rsidR="007C7FD1" w:rsidRPr="009D4CEF" w:rsidRDefault="007C7FD1" w:rsidP="009E25B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Осенних красок хоровод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Ночная вечеринка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05</w:t>
            </w:r>
            <w:r w:rsidRPr="009D4CEF">
              <w:rPr>
                <w:b/>
                <w:bCs/>
                <w:sz w:val="32"/>
                <w:szCs w:val="32"/>
              </w:rPr>
              <w:t>.09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00"/>
        </w:trPr>
        <w:tc>
          <w:tcPr>
            <w:tcW w:w="865" w:type="dxa"/>
          </w:tcPr>
          <w:p w:rsidR="007C7FD1" w:rsidRPr="009D4CEF" w:rsidRDefault="007C7FD1" w:rsidP="008507F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46.</w:t>
            </w:r>
          </w:p>
        </w:tc>
        <w:tc>
          <w:tcPr>
            <w:tcW w:w="311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Осеннее караоке</w:t>
            </w:r>
          </w:p>
        </w:tc>
        <w:tc>
          <w:tcPr>
            <w:tcW w:w="2831" w:type="dxa"/>
          </w:tcPr>
          <w:p w:rsidR="007C7FD1" w:rsidRPr="009D4CEF" w:rsidRDefault="007C7FD1" w:rsidP="0008422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танцев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9D4CEF">
              <w:rPr>
                <w:b/>
                <w:bCs/>
                <w:sz w:val="32"/>
                <w:szCs w:val="32"/>
              </w:rPr>
              <w:t>.09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0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47.</w:t>
            </w:r>
          </w:p>
        </w:tc>
        <w:tc>
          <w:tcPr>
            <w:tcW w:w="3118" w:type="dxa"/>
          </w:tcPr>
          <w:p w:rsidR="007C7FD1" w:rsidRPr="002C5AB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C5AB8">
              <w:rPr>
                <w:b/>
                <w:bCs/>
                <w:sz w:val="32"/>
                <w:szCs w:val="32"/>
              </w:rPr>
              <w:t>Золотой дождь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19.09.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1150"/>
        </w:trPr>
        <w:tc>
          <w:tcPr>
            <w:tcW w:w="865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48.</w:t>
            </w:r>
          </w:p>
        </w:tc>
        <w:tc>
          <w:tcPr>
            <w:tcW w:w="3118" w:type="dxa"/>
          </w:tcPr>
          <w:p w:rsidR="007C7FD1" w:rsidRDefault="007C7FD1" w:rsidP="007D522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Пою тебе мой край родной</w:t>
            </w:r>
          </w:p>
        </w:tc>
        <w:tc>
          <w:tcPr>
            <w:tcW w:w="2831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Танцевальная вечеринка</w:t>
            </w:r>
          </w:p>
        </w:tc>
        <w:tc>
          <w:tcPr>
            <w:tcW w:w="1185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26.09.</w:t>
            </w:r>
          </w:p>
        </w:tc>
        <w:tc>
          <w:tcPr>
            <w:tcW w:w="1944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0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49.</w:t>
            </w:r>
          </w:p>
        </w:tc>
        <w:tc>
          <w:tcPr>
            <w:tcW w:w="3118" w:type="dxa"/>
          </w:tcPr>
          <w:p w:rsidR="007C7FD1" w:rsidRPr="00FE6390" w:rsidRDefault="007C7FD1" w:rsidP="00595CA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E6390">
              <w:rPr>
                <w:b/>
                <w:bCs/>
                <w:sz w:val="32"/>
                <w:szCs w:val="32"/>
              </w:rPr>
              <w:t>Закружилась в небе осень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Столики</w:t>
            </w:r>
          </w:p>
        </w:tc>
        <w:tc>
          <w:tcPr>
            <w:tcW w:w="11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03.10.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600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50.</w:t>
            </w:r>
          </w:p>
        </w:tc>
        <w:tc>
          <w:tcPr>
            <w:tcW w:w="3118" w:type="dxa"/>
          </w:tcPr>
          <w:p w:rsidR="007C7FD1" w:rsidRPr="00DE735A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Осени счастливые мгновенья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8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06.10.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Pr="009D4CEF" w:rsidRDefault="007C7FD1" w:rsidP="008507F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51.</w:t>
            </w:r>
          </w:p>
        </w:tc>
        <w:tc>
          <w:tcPr>
            <w:tcW w:w="3118" w:type="dxa"/>
          </w:tcPr>
          <w:p w:rsidR="007C7FD1" w:rsidRPr="009D4CEF" w:rsidRDefault="007C7FD1" w:rsidP="00187BD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Страшное зелье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Беседа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  <w:r w:rsidRPr="009D4CEF">
              <w:rPr>
                <w:b/>
                <w:bCs/>
                <w:sz w:val="32"/>
                <w:szCs w:val="32"/>
              </w:rPr>
              <w:t>.10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52.</w:t>
            </w:r>
          </w:p>
        </w:tc>
        <w:tc>
          <w:tcPr>
            <w:tcW w:w="3118" w:type="dxa"/>
          </w:tcPr>
          <w:p w:rsidR="007C7FD1" w:rsidRPr="00187BDB" w:rsidRDefault="007C7FD1" w:rsidP="0044657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Покров Богородицы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Столики</w:t>
            </w:r>
          </w:p>
        </w:tc>
        <w:tc>
          <w:tcPr>
            <w:tcW w:w="1185" w:type="dxa"/>
          </w:tcPr>
          <w:p w:rsidR="007C7FD1" w:rsidRDefault="007C7FD1" w:rsidP="00DE735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14.10.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53.</w:t>
            </w:r>
          </w:p>
        </w:tc>
        <w:tc>
          <w:tcPr>
            <w:tcW w:w="3118" w:type="dxa"/>
          </w:tcPr>
          <w:p w:rsidR="007C7FD1" w:rsidRPr="00187BDB" w:rsidRDefault="007C7FD1" w:rsidP="0044657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Яд шагает по планете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Диспут </w:t>
            </w:r>
          </w:p>
        </w:tc>
        <w:tc>
          <w:tcPr>
            <w:tcW w:w="1185" w:type="dxa"/>
          </w:tcPr>
          <w:p w:rsidR="007C7FD1" w:rsidRDefault="007C7FD1" w:rsidP="00DE735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17.10.</w:t>
            </w:r>
          </w:p>
        </w:tc>
        <w:tc>
          <w:tcPr>
            <w:tcW w:w="194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54.</w:t>
            </w:r>
          </w:p>
        </w:tc>
        <w:tc>
          <w:tcPr>
            <w:tcW w:w="3118" w:type="dxa"/>
          </w:tcPr>
          <w:p w:rsidR="007C7FD1" w:rsidRDefault="007C7FD1" w:rsidP="0044657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Красоту и здоровье дарит природа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Урок экологии</w:t>
            </w:r>
          </w:p>
        </w:tc>
        <w:tc>
          <w:tcPr>
            <w:tcW w:w="1185" w:type="dxa"/>
          </w:tcPr>
          <w:p w:rsidR="007C7FD1" w:rsidRDefault="007C7FD1" w:rsidP="00DE735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24.10.</w:t>
            </w:r>
          </w:p>
        </w:tc>
        <w:tc>
          <w:tcPr>
            <w:tcW w:w="194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55.</w:t>
            </w:r>
          </w:p>
        </w:tc>
        <w:tc>
          <w:tcPr>
            <w:tcW w:w="3118" w:type="dxa"/>
          </w:tcPr>
          <w:p w:rsidR="007C7FD1" w:rsidRPr="009D4CEF" w:rsidRDefault="007C7FD1" w:rsidP="0044657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Школа вежливых наук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85" w:type="dxa"/>
          </w:tcPr>
          <w:p w:rsidR="007C7FD1" w:rsidRDefault="007C7FD1" w:rsidP="00DE735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:rsidR="007C7FD1" w:rsidRDefault="007C7FD1" w:rsidP="003777C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24.10.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56.</w:t>
            </w:r>
          </w:p>
        </w:tc>
        <w:tc>
          <w:tcPr>
            <w:tcW w:w="3118" w:type="dxa"/>
          </w:tcPr>
          <w:p w:rsidR="007C7FD1" w:rsidRPr="00187BDB" w:rsidRDefault="007C7FD1" w:rsidP="00B81C1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Дни студенчества прекрасны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0"/>
                <w:szCs w:val="20"/>
              </w:rPr>
              <w:t>(междун. день студентов)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  <w:r w:rsidRPr="009D4CEF">
              <w:rPr>
                <w:b/>
                <w:bCs/>
                <w:sz w:val="32"/>
                <w:szCs w:val="32"/>
              </w:rPr>
              <w:t>.11.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57.</w:t>
            </w:r>
          </w:p>
        </w:tc>
        <w:tc>
          <w:tcPr>
            <w:tcW w:w="3118" w:type="dxa"/>
          </w:tcPr>
          <w:p w:rsidR="007C7FD1" w:rsidRPr="00187BDB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Край березовый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</w:t>
            </w:r>
            <w:r w:rsidRPr="009D4CEF">
              <w:rPr>
                <w:b/>
                <w:bCs/>
                <w:sz w:val="32"/>
                <w:szCs w:val="32"/>
              </w:rPr>
              <w:t>.11.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58.</w:t>
            </w:r>
          </w:p>
        </w:tc>
        <w:tc>
          <w:tcPr>
            <w:tcW w:w="3118" w:type="dxa"/>
          </w:tcPr>
          <w:p w:rsidR="007C7FD1" w:rsidRPr="0010382D" w:rsidRDefault="007C7FD1" w:rsidP="00794C9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0382D">
              <w:rPr>
                <w:b/>
                <w:bCs/>
                <w:sz w:val="32"/>
                <w:szCs w:val="32"/>
              </w:rPr>
              <w:t>Я выбираю жизнь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Фронтальная беседа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05</w:t>
            </w:r>
            <w:r w:rsidRPr="009D4CEF">
              <w:rPr>
                <w:b/>
                <w:bCs/>
                <w:sz w:val="32"/>
                <w:szCs w:val="32"/>
              </w:rPr>
              <w:t>.12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59.</w:t>
            </w:r>
          </w:p>
        </w:tc>
        <w:tc>
          <w:tcPr>
            <w:tcW w:w="3118" w:type="dxa"/>
          </w:tcPr>
          <w:p w:rsidR="007C7FD1" w:rsidRPr="00187BDB" w:rsidRDefault="007C7FD1" w:rsidP="009D4C1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Свобода и ответственность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Час закона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0"/>
                <w:szCs w:val="20"/>
              </w:rPr>
              <w:t>(день конституции)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9D4CEF">
              <w:rPr>
                <w:b/>
                <w:bCs/>
                <w:sz w:val="32"/>
                <w:szCs w:val="32"/>
              </w:rPr>
              <w:t>.12.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60.</w:t>
            </w:r>
          </w:p>
        </w:tc>
        <w:tc>
          <w:tcPr>
            <w:tcW w:w="3118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Здравствуй гостья Зима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Танцевальный вечер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19.12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61.</w:t>
            </w:r>
          </w:p>
        </w:tc>
        <w:tc>
          <w:tcPr>
            <w:tcW w:w="3118" w:type="dxa"/>
          </w:tcPr>
          <w:p w:rsidR="007C7FD1" w:rsidRPr="00187BDB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Новый год шагает по планете</w:t>
            </w:r>
          </w:p>
        </w:tc>
        <w:tc>
          <w:tcPr>
            <w:tcW w:w="28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танцев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26.12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62.</w:t>
            </w:r>
          </w:p>
        </w:tc>
        <w:tc>
          <w:tcPr>
            <w:tcW w:w="3118" w:type="dxa"/>
          </w:tcPr>
          <w:p w:rsidR="007C7FD1" w:rsidRPr="00187BDB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Серпантин новогодних затей</w:t>
            </w:r>
          </w:p>
        </w:tc>
        <w:tc>
          <w:tcPr>
            <w:tcW w:w="28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29</w:t>
            </w:r>
            <w:r w:rsidRPr="009D4CEF">
              <w:rPr>
                <w:b/>
                <w:bCs/>
                <w:sz w:val="32"/>
                <w:szCs w:val="32"/>
              </w:rPr>
              <w:t>.12.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238" w:type="dxa"/>
          <w:trHeight w:val="585"/>
        </w:trPr>
        <w:tc>
          <w:tcPr>
            <w:tcW w:w="86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63.</w:t>
            </w:r>
          </w:p>
        </w:tc>
        <w:tc>
          <w:tcPr>
            <w:tcW w:w="3118" w:type="dxa"/>
          </w:tcPr>
          <w:p w:rsidR="007C7FD1" w:rsidRPr="00B9645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Мороз </w:t>
            </w:r>
            <w:r>
              <w:rPr>
                <w:b/>
                <w:bCs/>
                <w:sz w:val="32"/>
                <w:szCs w:val="32"/>
                <w:lang w:val="en-US"/>
              </w:rPr>
              <w:t>&amp;C</w:t>
            </w:r>
          </w:p>
        </w:tc>
        <w:tc>
          <w:tcPr>
            <w:tcW w:w="2831" w:type="dxa"/>
          </w:tcPr>
          <w:p w:rsidR="007C7FD1" w:rsidRPr="009D4CEF" w:rsidRDefault="007C7FD1" w:rsidP="002B150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День семейного отдыха</w:t>
            </w:r>
          </w:p>
        </w:tc>
        <w:tc>
          <w:tcPr>
            <w:tcW w:w="118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15" w:type="dxa"/>
            <w:gridSpan w:val="2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30.12.</w:t>
            </w:r>
          </w:p>
        </w:tc>
        <w:tc>
          <w:tcPr>
            <w:tcW w:w="194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</w:t>
            </w:r>
          </w:p>
        </w:tc>
      </w:tr>
    </w:tbl>
    <w:p w:rsidR="007C7FD1" w:rsidRDefault="007C7FD1" w:rsidP="00147FA4">
      <w:pPr>
        <w:rPr>
          <w:b/>
          <w:bCs/>
          <w:sz w:val="40"/>
          <w:szCs w:val="40"/>
        </w:rPr>
      </w:pPr>
    </w:p>
    <w:p w:rsidR="007C7FD1" w:rsidRDefault="007C7FD1" w:rsidP="00147FA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</w:t>
      </w:r>
    </w:p>
    <w:p w:rsidR="007C7FD1" w:rsidRDefault="007C7FD1" w:rsidP="00147FA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8. РАБОТА С СЕМЬЁЙ.</w:t>
      </w:r>
    </w:p>
    <w:p w:rsidR="007C7FD1" w:rsidRDefault="007C7FD1" w:rsidP="00147FA4">
      <w:pPr>
        <w:rPr>
          <w:b/>
          <w:bCs/>
          <w:sz w:val="40"/>
          <w:szCs w:val="40"/>
        </w:rPr>
      </w:pPr>
    </w:p>
    <w:tbl>
      <w:tblPr>
        <w:tblW w:w="110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2"/>
        <w:gridCol w:w="3402"/>
        <w:gridCol w:w="2268"/>
        <w:gridCol w:w="1134"/>
        <w:gridCol w:w="1134"/>
        <w:gridCol w:w="2268"/>
      </w:tblGrid>
      <w:tr w:rsidR="007C7FD1" w:rsidRPr="00F871DA">
        <w:tc>
          <w:tcPr>
            <w:tcW w:w="852" w:type="dxa"/>
          </w:tcPr>
          <w:p w:rsidR="007C7FD1" w:rsidRPr="00F871DA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871DA">
              <w:rPr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3402" w:type="dxa"/>
          </w:tcPr>
          <w:p w:rsidR="007C7FD1" w:rsidRPr="00F871DA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871DA">
              <w:rPr>
                <w:b/>
                <w:bCs/>
                <w:sz w:val="32"/>
                <w:szCs w:val="32"/>
              </w:rPr>
              <w:t>Наименование мероприятий</w:t>
            </w:r>
          </w:p>
        </w:tc>
        <w:tc>
          <w:tcPr>
            <w:tcW w:w="2268" w:type="dxa"/>
          </w:tcPr>
          <w:p w:rsidR="007C7FD1" w:rsidRPr="00F871DA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871DA">
              <w:rPr>
                <w:b/>
                <w:bCs/>
                <w:sz w:val="32"/>
                <w:szCs w:val="32"/>
              </w:rPr>
              <w:t>Форма работы</w:t>
            </w:r>
          </w:p>
        </w:tc>
        <w:tc>
          <w:tcPr>
            <w:tcW w:w="1134" w:type="dxa"/>
          </w:tcPr>
          <w:p w:rsidR="007C7FD1" w:rsidRPr="00F871DA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871DA">
              <w:rPr>
                <w:b/>
                <w:bCs/>
                <w:sz w:val="32"/>
                <w:szCs w:val="32"/>
              </w:rPr>
              <w:t>место</w:t>
            </w:r>
          </w:p>
        </w:tc>
        <w:tc>
          <w:tcPr>
            <w:tcW w:w="1134" w:type="dxa"/>
          </w:tcPr>
          <w:p w:rsidR="007C7FD1" w:rsidRPr="00F871DA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871DA">
              <w:rPr>
                <w:b/>
                <w:bCs/>
                <w:sz w:val="32"/>
                <w:szCs w:val="32"/>
              </w:rPr>
              <w:t>дата</w:t>
            </w:r>
          </w:p>
        </w:tc>
        <w:tc>
          <w:tcPr>
            <w:tcW w:w="2268" w:type="dxa"/>
          </w:tcPr>
          <w:p w:rsidR="007C7FD1" w:rsidRPr="00F871DA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871DA">
              <w:rPr>
                <w:b/>
                <w:bCs/>
                <w:sz w:val="32"/>
                <w:szCs w:val="32"/>
              </w:rPr>
              <w:t>Ответствен.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40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Как найти Новый год</w:t>
            </w:r>
          </w:p>
        </w:tc>
        <w:tc>
          <w:tcPr>
            <w:tcW w:w="2268" w:type="dxa"/>
          </w:tcPr>
          <w:p w:rsidR="007C7FD1" w:rsidRDefault="007C7FD1" w:rsidP="0087264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34" w:type="dxa"/>
          </w:tcPr>
          <w:p w:rsidR="007C7FD1" w:rsidRDefault="007C7FD1" w:rsidP="0020306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03.01.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4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Крещение Господне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встречи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  <w:r w:rsidRPr="009D4CEF">
              <w:rPr>
                <w:b/>
                <w:bCs/>
                <w:sz w:val="32"/>
                <w:szCs w:val="32"/>
              </w:rPr>
              <w:t>9.01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3402" w:type="dxa"/>
          </w:tcPr>
          <w:p w:rsidR="007C7FD1" w:rsidRDefault="007C7FD1" w:rsidP="00187BD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Во что играли наши бабушки</w:t>
            </w:r>
          </w:p>
        </w:tc>
        <w:tc>
          <w:tcPr>
            <w:tcW w:w="2268" w:type="dxa"/>
          </w:tcPr>
          <w:p w:rsidR="007C7FD1" w:rsidRDefault="007C7FD1" w:rsidP="0020306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Default="007C7FD1" w:rsidP="0020306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26.01.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3402" w:type="dxa"/>
          </w:tcPr>
          <w:p w:rsidR="007C7FD1" w:rsidRPr="00187BDB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Пока в душе не высушен родник</w:t>
            </w:r>
          </w:p>
        </w:tc>
        <w:tc>
          <w:tcPr>
            <w:tcW w:w="2268" w:type="dxa"/>
          </w:tcPr>
          <w:p w:rsidR="007C7FD1" w:rsidRPr="009D4CEF" w:rsidRDefault="007C7FD1" w:rsidP="00F26EE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столики</w:t>
            </w:r>
          </w:p>
        </w:tc>
        <w:tc>
          <w:tcPr>
            <w:tcW w:w="1134" w:type="dxa"/>
          </w:tcPr>
          <w:p w:rsidR="007C7FD1" w:rsidRDefault="007C7FD1" w:rsidP="0043048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02.02.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5.</w:t>
            </w:r>
          </w:p>
        </w:tc>
        <w:tc>
          <w:tcPr>
            <w:tcW w:w="3402" w:type="dxa"/>
          </w:tcPr>
          <w:p w:rsidR="007C7FD1" w:rsidRPr="00187BDB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От скуки на все руки</w:t>
            </w:r>
          </w:p>
        </w:tc>
        <w:tc>
          <w:tcPr>
            <w:tcW w:w="2268" w:type="dxa"/>
          </w:tcPr>
          <w:p w:rsidR="007C7FD1" w:rsidRDefault="007C7FD1" w:rsidP="00F26EE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посиделки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</w:t>
            </w:r>
            <w:r w:rsidRPr="009D4CEF">
              <w:rPr>
                <w:b/>
                <w:bCs/>
                <w:sz w:val="32"/>
                <w:szCs w:val="32"/>
              </w:rPr>
              <w:t>.02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rPr>
          <w:trHeight w:val="70"/>
        </w:trPr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6.</w:t>
            </w:r>
          </w:p>
        </w:tc>
        <w:tc>
          <w:tcPr>
            <w:tcW w:w="3402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На завалинке</w:t>
            </w:r>
          </w:p>
        </w:tc>
        <w:tc>
          <w:tcPr>
            <w:tcW w:w="2268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06.03.</w:t>
            </w:r>
          </w:p>
        </w:tc>
        <w:tc>
          <w:tcPr>
            <w:tcW w:w="2268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7.</w:t>
            </w:r>
          </w:p>
        </w:tc>
        <w:tc>
          <w:tcPr>
            <w:tcW w:w="3402" w:type="dxa"/>
          </w:tcPr>
          <w:p w:rsidR="007C7FD1" w:rsidRPr="00187BDB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Во горнице, во светлице</w:t>
            </w:r>
          </w:p>
        </w:tc>
        <w:tc>
          <w:tcPr>
            <w:tcW w:w="2268" w:type="dxa"/>
          </w:tcPr>
          <w:p w:rsidR="007C7FD1" w:rsidRDefault="007C7FD1" w:rsidP="0043048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посиделки</w:t>
            </w:r>
          </w:p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Default="007C7FD1" w:rsidP="0043048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19.03.</w:t>
            </w:r>
          </w:p>
        </w:tc>
        <w:tc>
          <w:tcPr>
            <w:tcW w:w="2268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8.</w:t>
            </w:r>
          </w:p>
        </w:tc>
        <w:tc>
          <w:tcPr>
            <w:tcW w:w="3402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Друг без друга никуда</w:t>
            </w:r>
          </w:p>
        </w:tc>
        <w:tc>
          <w:tcPr>
            <w:tcW w:w="2268" w:type="dxa"/>
          </w:tcPr>
          <w:p w:rsidR="007C7FD1" w:rsidRDefault="007C7FD1" w:rsidP="00F26EE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Вечер семейного отдыха </w:t>
            </w:r>
          </w:p>
        </w:tc>
        <w:tc>
          <w:tcPr>
            <w:tcW w:w="1134" w:type="dxa"/>
          </w:tcPr>
          <w:p w:rsidR="007C7FD1" w:rsidRDefault="007C7FD1" w:rsidP="0043048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Default="007C7FD1" w:rsidP="0043048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18.04.</w:t>
            </w:r>
          </w:p>
        </w:tc>
        <w:tc>
          <w:tcPr>
            <w:tcW w:w="2268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9.</w:t>
            </w:r>
          </w:p>
        </w:tc>
        <w:tc>
          <w:tcPr>
            <w:tcW w:w="3402" w:type="dxa"/>
          </w:tcPr>
          <w:p w:rsidR="007C7FD1" w:rsidRPr="00C93BD5" w:rsidRDefault="007C7FD1" w:rsidP="00B81C1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C93BD5">
              <w:rPr>
                <w:b/>
                <w:bCs/>
                <w:sz w:val="32"/>
                <w:szCs w:val="32"/>
              </w:rPr>
              <w:t>Время весело бежит</w:t>
            </w:r>
          </w:p>
        </w:tc>
        <w:tc>
          <w:tcPr>
            <w:tcW w:w="2268" w:type="dxa"/>
          </w:tcPr>
          <w:p w:rsidR="007C7FD1" w:rsidRDefault="007C7FD1" w:rsidP="0043048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Default="007C7FD1" w:rsidP="0043048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посиделки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2268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3402" w:type="dxa"/>
          </w:tcPr>
          <w:p w:rsidR="007C7FD1" w:rsidRPr="00B96458" w:rsidRDefault="007C7FD1" w:rsidP="00170B6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B96458">
              <w:rPr>
                <w:b/>
                <w:bCs/>
                <w:sz w:val="32"/>
                <w:szCs w:val="32"/>
              </w:rPr>
              <w:t>В гости к самовару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огонек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11.</w:t>
            </w:r>
          </w:p>
        </w:tc>
        <w:tc>
          <w:tcPr>
            <w:tcW w:w="3402" w:type="dxa"/>
          </w:tcPr>
          <w:p w:rsidR="007C7FD1" w:rsidRDefault="007C7FD1" w:rsidP="00170B6A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избирательная кухня</w:t>
            </w:r>
          </w:p>
        </w:tc>
        <w:tc>
          <w:tcPr>
            <w:tcW w:w="2268" w:type="dxa"/>
          </w:tcPr>
          <w:p w:rsidR="007C7FD1" w:rsidRDefault="007C7FD1" w:rsidP="00370F9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34" w:type="dxa"/>
          </w:tcPr>
          <w:p w:rsidR="007C7FD1" w:rsidRDefault="007C7FD1" w:rsidP="00BB471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24.05.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12.</w:t>
            </w:r>
          </w:p>
        </w:tc>
        <w:tc>
          <w:tcPr>
            <w:tcW w:w="3402" w:type="dxa"/>
          </w:tcPr>
          <w:p w:rsidR="007C7FD1" w:rsidRPr="00E85047" w:rsidRDefault="007C7FD1" w:rsidP="00CB5A8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E85047">
              <w:rPr>
                <w:b/>
                <w:bCs/>
                <w:sz w:val="32"/>
                <w:szCs w:val="32"/>
              </w:rPr>
              <w:t>Поэтический кросс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встреч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</w:t>
            </w:r>
            <w:r w:rsidRPr="009D4CEF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13.</w:t>
            </w:r>
          </w:p>
        </w:tc>
        <w:tc>
          <w:tcPr>
            <w:tcW w:w="3402" w:type="dxa"/>
          </w:tcPr>
          <w:p w:rsidR="007C7FD1" w:rsidRPr="00370F9D" w:rsidRDefault="007C7FD1" w:rsidP="00187BDB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Путешествие по обеденным запахам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посиделки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</w:t>
            </w:r>
            <w:r w:rsidRPr="009D4CEF">
              <w:rPr>
                <w:b/>
                <w:bCs/>
                <w:sz w:val="32"/>
                <w:szCs w:val="32"/>
              </w:rPr>
              <w:t>.07.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14.</w:t>
            </w:r>
          </w:p>
        </w:tc>
        <w:tc>
          <w:tcPr>
            <w:tcW w:w="34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Семья начало всех начал</w:t>
            </w:r>
          </w:p>
        </w:tc>
        <w:tc>
          <w:tcPr>
            <w:tcW w:w="2268" w:type="dxa"/>
          </w:tcPr>
          <w:p w:rsidR="007C7FD1" w:rsidRPr="009D4CEF" w:rsidRDefault="007C7FD1" w:rsidP="00664212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развлечений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07.08.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15.</w:t>
            </w:r>
          </w:p>
        </w:tc>
        <w:tc>
          <w:tcPr>
            <w:tcW w:w="34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Музыкальная сказка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AE0369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</w:t>
            </w:r>
            <w:r w:rsidRPr="009D4CEF">
              <w:rPr>
                <w:b/>
                <w:bCs/>
                <w:sz w:val="32"/>
                <w:szCs w:val="32"/>
              </w:rPr>
              <w:t>.08.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16.</w:t>
            </w:r>
          </w:p>
        </w:tc>
        <w:tc>
          <w:tcPr>
            <w:tcW w:w="34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Песенная перестрелка</w:t>
            </w:r>
          </w:p>
        </w:tc>
        <w:tc>
          <w:tcPr>
            <w:tcW w:w="2268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Посиделки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01.09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17.</w:t>
            </w:r>
          </w:p>
        </w:tc>
        <w:tc>
          <w:tcPr>
            <w:tcW w:w="340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Осенняя симфония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встреч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18.09.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rPr>
          <w:trHeight w:val="518"/>
        </w:trPr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3402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Отговорила осень золотая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у очага</w:t>
            </w:r>
          </w:p>
        </w:tc>
        <w:tc>
          <w:tcPr>
            <w:tcW w:w="1134" w:type="dxa"/>
          </w:tcPr>
          <w:p w:rsidR="007C7FD1" w:rsidRDefault="007C7FD1" w:rsidP="00BB471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09.10.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rPr>
          <w:trHeight w:val="1152"/>
        </w:trPr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</w:t>
            </w:r>
          </w:p>
        </w:tc>
        <w:tc>
          <w:tcPr>
            <w:tcW w:w="3402" w:type="dxa"/>
          </w:tcPr>
          <w:p w:rsidR="007C7FD1" w:rsidRPr="00B96458" w:rsidRDefault="007C7FD1" w:rsidP="00147FA4">
            <w:pPr>
              <w:tabs>
                <w:tab w:val="left" w:pos="2902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</w:t>
            </w:r>
            <w:r w:rsidRPr="00B96458">
              <w:rPr>
                <w:b/>
                <w:bCs/>
                <w:sz w:val="32"/>
                <w:szCs w:val="32"/>
              </w:rPr>
              <w:t>еннее лукошко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</w:t>
            </w:r>
            <w:r w:rsidRPr="009D4CEF">
              <w:rPr>
                <w:b/>
                <w:bCs/>
                <w:sz w:val="32"/>
                <w:szCs w:val="32"/>
              </w:rPr>
              <w:t>.11.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20.</w:t>
            </w:r>
          </w:p>
        </w:tc>
        <w:tc>
          <w:tcPr>
            <w:tcW w:w="3402" w:type="dxa"/>
          </w:tcPr>
          <w:p w:rsidR="007C7FD1" w:rsidRPr="009D4CEF" w:rsidRDefault="007C7FD1" w:rsidP="00CB5A84">
            <w:pPr>
              <w:tabs>
                <w:tab w:val="left" w:pos="2902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Что нам осень принесла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29.11.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 xml:space="preserve"> Тинт З.П.</w:t>
            </w:r>
          </w:p>
        </w:tc>
      </w:tr>
      <w:tr w:rsidR="007C7FD1" w:rsidRPr="009D4CEF">
        <w:tc>
          <w:tcPr>
            <w:tcW w:w="85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21.</w:t>
            </w:r>
          </w:p>
        </w:tc>
        <w:tc>
          <w:tcPr>
            <w:tcW w:w="34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Готовимся к Новому году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Семейное кафе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4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26.12</w:t>
            </w:r>
          </w:p>
        </w:tc>
        <w:tc>
          <w:tcPr>
            <w:tcW w:w="2268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</w:tbl>
    <w:p w:rsidR="007C7FD1" w:rsidRPr="009D4CEF" w:rsidRDefault="007C7FD1" w:rsidP="00147FA4">
      <w:pPr>
        <w:rPr>
          <w:b/>
          <w:bCs/>
          <w:sz w:val="40"/>
          <w:szCs w:val="40"/>
        </w:rPr>
      </w:pPr>
    </w:p>
    <w:p w:rsidR="007C7FD1" w:rsidRDefault="007C7FD1" w:rsidP="00147FA4">
      <w:pPr>
        <w:rPr>
          <w:b/>
          <w:bCs/>
          <w:sz w:val="40"/>
          <w:szCs w:val="40"/>
        </w:rPr>
      </w:pPr>
    </w:p>
    <w:p w:rsidR="007C7FD1" w:rsidRDefault="007C7FD1" w:rsidP="00147FA4">
      <w:pPr>
        <w:rPr>
          <w:b/>
          <w:bCs/>
          <w:sz w:val="40"/>
          <w:szCs w:val="40"/>
        </w:rPr>
      </w:pPr>
    </w:p>
    <w:p w:rsidR="007C7FD1" w:rsidRPr="009D4CEF" w:rsidRDefault="007C7FD1" w:rsidP="00147FA4">
      <w:pPr>
        <w:rPr>
          <w:b/>
          <w:bCs/>
          <w:sz w:val="40"/>
          <w:szCs w:val="40"/>
        </w:rPr>
      </w:pPr>
      <w:r w:rsidRPr="009D4CEF">
        <w:rPr>
          <w:b/>
          <w:bCs/>
          <w:sz w:val="40"/>
          <w:szCs w:val="40"/>
        </w:rPr>
        <w:t>9.РАБОТА С</w:t>
      </w:r>
      <w:r>
        <w:rPr>
          <w:b/>
          <w:bCs/>
          <w:sz w:val="40"/>
          <w:szCs w:val="40"/>
        </w:rPr>
        <w:t xml:space="preserve"> НЕЗАЩИЩЁННЫМИ СЛОЯМИ НАСЕЛЕНИЯ</w:t>
      </w:r>
    </w:p>
    <w:tbl>
      <w:tblPr>
        <w:tblW w:w="110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3102"/>
        <w:gridCol w:w="2529"/>
        <w:gridCol w:w="1196"/>
        <w:gridCol w:w="1131"/>
        <w:gridCol w:w="2250"/>
      </w:tblGrid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31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НАИМЕНОВАНИЕ МЕРОПРИЯТИЯ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ФОРМА РАБОТЫ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МЕСТО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ДАТА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ОТВЕТСТВ.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1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Рождественские гадания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06.01.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FA4D49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1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Самоварные задоринки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посиделки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23</w:t>
            </w:r>
            <w:r w:rsidRPr="009D4CEF">
              <w:rPr>
                <w:b/>
                <w:bCs/>
                <w:sz w:val="32"/>
                <w:szCs w:val="32"/>
              </w:rPr>
              <w:t>.01.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</w:t>
            </w:r>
            <w:r w:rsidRPr="009D4CEF">
              <w:rPr>
                <w:b/>
                <w:bCs/>
                <w:sz w:val="32"/>
                <w:szCs w:val="32"/>
              </w:rPr>
              <w:t>инт З.П.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31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Зажги в душе  огонь былой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06</w:t>
            </w:r>
            <w:r w:rsidRPr="009D4CEF">
              <w:rPr>
                <w:b/>
                <w:bCs/>
                <w:sz w:val="32"/>
                <w:szCs w:val="32"/>
              </w:rPr>
              <w:t>.02.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3102" w:type="dxa"/>
          </w:tcPr>
          <w:p w:rsidR="007C7FD1" w:rsidRPr="00C93BD5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Забытая старина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Чаепитие 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01</w:t>
            </w:r>
            <w:r w:rsidRPr="009D4CEF">
              <w:rPr>
                <w:b/>
                <w:bCs/>
                <w:sz w:val="32"/>
                <w:szCs w:val="32"/>
              </w:rPr>
              <w:t>.03.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>
        <w:tc>
          <w:tcPr>
            <w:tcW w:w="850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5.</w:t>
            </w:r>
          </w:p>
        </w:tc>
        <w:tc>
          <w:tcPr>
            <w:tcW w:w="3102" w:type="dxa"/>
          </w:tcPr>
          <w:p w:rsidR="007C7FD1" w:rsidRPr="00C93BD5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Душе не хочется покоя</w:t>
            </w:r>
          </w:p>
        </w:tc>
        <w:tc>
          <w:tcPr>
            <w:tcW w:w="2529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столики</w:t>
            </w:r>
          </w:p>
        </w:tc>
        <w:tc>
          <w:tcPr>
            <w:tcW w:w="1196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20.03.</w:t>
            </w:r>
          </w:p>
        </w:tc>
        <w:tc>
          <w:tcPr>
            <w:tcW w:w="2250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rPr>
          <w:trHeight w:val="575"/>
        </w:trPr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6.</w:t>
            </w:r>
          </w:p>
        </w:tc>
        <w:tc>
          <w:tcPr>
            <w:tcW w:w="31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Выставка бутербродов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Чаепитие 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</w:t>
            </w:r>
            <w:r w:rsidRPr="009D4CEF">
              <w:rPr>
                <w:b/>
                <w:bCs/>
                <w:sz w:val="32"/>
                <w:szCs w:val="32"/>
              </w:rPr>
              <w:t>.04.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7.</w:t>
            </w:r>
          </w:p>
        </w:tc>
        <w:tc>
          <w:tcPr>
            <w:tcW w:w="31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Жаворонки прилетите, холодную зиму унесите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</w:t>
            </w:r>
            <w:r w:rsidRPr="009D4CEF">
              <w:rPr>
                <w:b/>
                <w:bCs/>
                <w:sz w:val="32"/>
                <w:szCs w:val="32"/>
              </w:rPr>
              <w:t>.05.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8.</w:t>
            </w:r>
          </w:p>
        </w:tc>
        <w:tc>
          <w:tcPr>
            <w:tcW w:w="3102" w:type="dxa"/>
          </w:tcPr>
          <w:p w:rsidR="007C7FD1" w:rsidRPr="0074033C" w:rsidRDefault="007C7FD1" w:rsidP="00A0679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74033C">
              <w:rPr>
                <w:b/>
                <w:bCs/>
                <w:sz w:val="32"/>
                <w:szCs w:val="32"/>
              </w:rPr>
              <w:t>Сибирские встречи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  <w:r w:rsidRPr="009D4CEF">
              <w:rPr>
                <w:b/>
                <w:bCs/>
                <w:sz w:val="32"/>
                <w:szCs w:val="32"/>
              </w:rPr>
              <w:t>.06.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9.</w:t>
            </w:r>
          </w:p>
        </w:tc>
        <w:tc>
          <w:tcPr>
            <w:tcW w:w="3102" w:type="dxa"/>
          </w:tcPr>
          <w:p w:rsidR="007C7FD1" w:rsidRPr="0074033C" w:rsidRDefault="007C7FD1" w:rsidP="00CB5A8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74033C">
              <w:rPr>
                <w:b/>
                <w:bCs/>
                <w:sz w:val="32"/>
                <w:szCs w:val="32"/>
              </w:rPr>
              <w:t>Славим возраст молодой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посиделки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7D3726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  <w:r w:rsidRPr="009D4CEF">
              <w:rPr>
                <w:b/>
                <w:bCs/>
                <w:sz w:val="32"/>
                <w:szCs w:val="32"/>
              </w:rPr>
              <w:t>.07.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3102" w:type="dxa"/>
          </w:tcPr>
          <w:p w:rsidR="007C7FD1" w:rsidRPr="00187BDB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АХ, песня русская родная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02.08.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11.</w:t>
            </w:r>
          </w:p>
        </w:tc>
        <w:tc>
          <w:tcPr>
            <w:tcW w:w="3102" w:type="dxa"/>
          </w:tcPr>
          <w:p w:rsidR="007C7FD1" w:rsidRPr="00187BDB" w:rsidRDefault="007C7FD1" w:rsidP="00A0679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Рябиновый бал</w:t>
            </w:r>
          </w:p>
        </w:tc>
        <w:tc>
          <w:tcPr>
            <w:tcW w:w="2529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96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14.08</w:t>
            </w:r>
          </w:p>
        </w:tc>
        <w:tc>
          <w:tcPr>
            <w:tcW w:w="2250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12.</w:t>
            </w:r>
          </w:p>
        </w:tc>
        <w:tc>
          <w:tcPr>
            <w:tcW w:w="3102" w:type="dxa"/>
          </w:tcPr>
          <w:p w:rsidR="007C7FD1" w:rsidRPr="009D4CEF" w:rsidRDefault="007C7FD1" w:rsidP="0000245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Тряхнём стариной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7D3726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1</w:t>
            </w:r>
            <w:r>
              <w:rPr>
                <w:b/>
                <w:bCs/>
                <w:sz w:val="32"/>
                <w:szCs w:val="32"/>
              </w:rPr>
              <w:t>9</w:t>
            </w:r>
            <w:r w:rsidRPr="009D4CEF">
              <w:rPr>
                <w:b/>
                <w:bCs/>
                <w:sz w:val="32"/>
                <w:szCs w:val="32"/>
              </w:rPr>
              <w:t>.08.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13.</w:t>
            </w:r>
          </w:p>
        </w:tc>
        <w:tc>
          <w:tcPr>
            <w:tcW w:w="3102" w:type="dxa"/>
          </w:tcPr>
          <w:p w:rsidR="007C7FD1" w:rsidRPr="002C5AB8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C5AB8">
              <w:rPr>
                <w:b/>
                <w:bCs/>
                <w:sz w:val="32"/>
                <w:szCs w:val="32"/>
              </w:rPr>
              <w:t>Здравствуй осень</w:t>
            </w:r>
            <w:r>
              <w:rPr>
                <w:b/>
                <w:bCs/>
                <w:sz w:val="32"/>
                <w:szCs w:val="32"/>
              </w:rPr>
              <w:t>,</w:t>
            </w:r>
            <w:r w:rsidRPr="002C5AB8">
              <w:rPr>
                <w:b/>
                <w:bCs/>
                <w:sz w:val="32"/>
                <w:szCs w:val="32"/>
              </w:rPr>
              <w:t xml:space="preserve"> в гости просим</w:t>
            </w:r>
          </w:p>
        </w:tc>
        <w:tc>
          <w:tcPr>
            <w:tcW w:w="2529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Вечеринка 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7D3726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29.08.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F2260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14.</w:t>
            </w:r>
          </w:p>
        </w:tc>
        <w:tc>
          <w:tcPr>
            <w:tcW w:w="3102" w:type="dxa"/>
          </w:tcPr>
          <w:p w:rsidR="007C7FD1" w:rsidRPr="0010382D" w:rsidRDefault="007C7FD1" w:rsidP="00A0679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0382D">
              <w:rPr>
                <w:b/>
                <w:bCs/>
                <w:sz w:val="32"/>
                <w:szCs w:val="32"/>
              </w:rPr>
              <w:t>Пожилым забота, внимание и льгота</w:t>
            </w:r>
          </w:p>
        </w:tc>
        <w:tc>
          <w:tcPr>
            <w:tcW w:w="2529" w:type="dxa"/>
          </w:tcPr>
          <w:p w:rsidR="007C7FD1" w:rsidRPr="009D4CEF" w:rsidRDefault="007C7FD1" w:rsidP="00F2260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Концертная программа</w:t>
            </w:r>
          </w:p>
        </w:tc>
        <w:tc>
          <w:tcPr>
            <w:tcW w:w="1196" w:type="dxa"/>
          </w:tcPr>
          <w:p w:rsidR="007C7FD1" w:rsidRPr="009D4CEF" w:rsidRDefault="007C7FD1" w:rsidP="00F2260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F2260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01.10.</w:t>
            </w:r>
          </w:p>
        </w:tc>
        <w:tc>
          <w:tcPr>
            <w:tcW w:w="2250" w:type="dxa"/>
          </w:tcPr>
          <w:p w:rsidR="007C7FD1" w:rsidRPr="009D4CEF" w:rsidRDefault="007C7FD1" w:rsidP="00F2260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15.</w:t>
            </w:r>
          </w:p>
        </w:tc>
        <w:tc>
          <w:tcPr>
            <w:tcW w:w="3102" w:type="dxa"/>
          </w:tcPr>
          <w:p w:rsidR="007C7FD1" w:rsidRPr="0010382D" w:rsidRDefault="007C7FD1" w:rsidP="00525CA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10382D">
              <w:rPr>
                <w:b/>
                <w:bCs/>
                <w:sz w:val="32"/>
                <w:szCs w:val="32"/>
              </w:rPr>
              <w:t>Возраст золотой осени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03.10.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AD1779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16.</w:t>
            </w:r>
          </w:p>
        </w:tc>
        <w:tc>
          <w:tcPr>
            <w:tcW w:w="3102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Именины осени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Вечерняя 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  <w:r w:rsidRPr="009D4CEF">
              <w:rPr>
                <w:b/>
                <w:bCs/>
                <w:sz w:val="32"/>
                <w:szCs w:val="32"/>
              </w:rPr>
              <w:t>.11.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rPr>
          <w:trHeight w:val="596"/>
        </w:trPr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17.</w:t>
            </w:r>
          </w:p>
        </w:tc>
        <w:tc>
          <w:tcPr>
            <w:tcW w:w="3102" w:type="dxa"/>
          </w:tcPr>
          <w:p w:rsidR="007C7FD1" w:rsidRPr="00187BDB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Зазимье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Чаепитие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20.11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Тинт З.П.</w:t>
            </w:r>
          </w:p>
        </w:tc>
      </w:tr>
      <w:tr w:rsidR="007C7FD1" w:rsidRPr="009D4CEF">
        <w:tc>
          <w:tcPr>
            <w:tcW w:w="8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18.</w:t>
            </w:r>
          </w:p>
        </w:tc>
        <w:tc>
          <w:tcPr>
            <w:tcW w:w="3102" w:type="dxa"/>
          </w:tcPr>
          <w:p w:rsidR="007C7FD1" w:rsidRPr="0074033C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Фейерверк</w:t>
            </w:r>
            <w:r w:rsidRPr="0074033C">
              <w:rPr>
                <w:b/>
                <w:bCs/>
                <w:sz w:val="32"/>
                <w:szCs w:val="32"/>
              </w:rPr>
              <w:t xml:space="preserve"> мелодий</w:t>
            </w:r>
          </w:p>
        </w:tc>
        <w:tc>
          <w:tcPr>
            <w:tcW w:w="2529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Вечер отдыха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11.12.</w:t>
            </w:r>
          </w:p>
        </w:tc>
        <w:tc>
          <w:tcPr>
            <w:tcW w:w="225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</w:t>
            </w:r>
          </w:p>
        </w:tc>
        <w:tc>
          <w:tcPr>
            <w:tcW w:w="3102" w:type="dxa"/>
          </w:tcPr>
          <w:p w:rsidR="007C7FD1" w:rsidRPr="00004141" w:rsidRDefault="007C7FD1" w:rsidP="009D4C1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Разгуляй на рождество</w:t>
            </w:r>
          </w:p>
        </w:tc>
        <w:tc>
          <w:tcPr>
            <w:tcW w:w="2529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посиделки</w:t>
            </w:r>
          </w:p>
        </w:tc>
        <w:tc>
          <w:tcPr>
            <w:tcW w:w="1196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31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25.12.</w:t>
            </w:r>
          </w:p>
        </w:tc>
        <w:tc>
          <w:tcPr>
            <w:tcW w:w="2250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</w:tbl>
    <w:p w:rsidR="007C7FD1" w:rsidRDefault="007C7FD1" w:rsidP="00147FA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</w:t>
      </w:r>
    </w:p>
    <w:p w:rsidR="007C7FD1" w:rsidRDefault="007C7FD1" w:rsidP="00147FA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</w:p>
    <w:p w:rsidR="007C7FD1" w:rsidRDefault="007C7FD1" w:rsidP="00147FA4">
      <w:pPr>
        <w:rPr>
          <w:b/>
          <w:bCs/>
          <w:sz w:val="40"/>
          <w:szCs w:val="40"/>
        </w:rPr>
      </w:pPr>
    </w:p>
    <w:p w:rsidR="007C7FD1" w:rsidRDefault="007C7FD1" w:rsidP="00147FA4">
      <w:pPr>
        <w:rPr>
          <w:b/>
          <w:bCs/>
          <w:sz w:val="40"/>
          <w:szCs w:val="40"/>
        </w:rPr>
      </w:pPr>
    </w:p>
    <w:p w:rsidR="007C7FD1" w:rsidRPr="009D4CEF" w:rsidRDefault="007C7FD1" w:rsidP="00147FA4">
      <w:pPr>
        <w:rPr>
          <w:b/>
          <w:bCs/>
          <w:sz w:val="40"/>
          <w:szCs w:val="40"/>
        </w:rPr>
      </w:pPr>
      <w:r w:rsidRPr="009D4CEF">
        <w:rPr>
          <w:b/>
          <w:bCs/>
          <w:sz w:val="40"/>
          <w:szCs w:val="40"/>
        </w:rPr>
        <w:t>10.РАБОТА С ТРУДОВЫМИ КОЛЛЕКТИВАМИ</w:t>
      </w:r>
    </w:p>
    <w:tbl>
      <w:tblPr>
        <w:tblW w:w="1077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1"/>
        <w:gridCol w:w="3175"/>
        <w:gridCol w:w="2377"/>
        <w:gridCol w:w="1196"/>
        <w:gridCol w:w="1120"/>
        <w:gridCol w:w="2095"/>
      </w:tblGrid>
      <w:tr w:rsidR="007C7FD1" w:rsidRPr="009D4CEF">
        <w:tc>
          <w:tcPr>
            <w:tcW w:w="81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317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НАИМЕНОВАНИЕ МЕРОПРИЯТИЯ</w:t>
            </w:r>
          </w:p>
        </w:tc>
        <w:tc>
          <w:tcPr>
            <w:tcW w:w="2377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ФОРМА РАБОТЫ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МЕСТО</w:t>
            </w:r>
          </w:p>
        </w:tc>
        <w:tc>
          <w:tcPr>
            <w:tcW w:w="112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ДАТА</w:t>
            </w:r>
          </w:p>
        </w:tc>
        <w:tc>
          <w:tcPr>
            <w:tcW w:w="209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ОТВЕТСТВЕН.</w:t>
            </w:r>
          </w:p>
        </w:tc>
      </w:tr>
      <w:tr w:rsidR="007C7FD1">
        <w:tc>
          <w:tcPr>
            <w:tcW w:w="811" w:type="dxa"/>
          </w:tcPr>
          <w:p w:rsidR="007C7FD1" w:rsidRDefault="007C7FD1" w:rsidP="00A40F08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175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Без нас скучала бы планета</w:t>
            </w:r>
          </w:p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246D36">
              <w:rPr>
                <w:b/>
                <w:bCs/>
                <w:sz w:val="18"/>
                <w:szCs w:val="18"/>
              </w:rPr>
              <w:t>(день культработников)</w:t>
            </w:r>
          </w:p>
        </w:tc>
        <w:tc>
          <w:tcPr>
            <w:tcW w:w="2377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поздравление</w:t>
            </w:r>
          </w:p>
        </w:tc>
        <w:tc>
          <w:tcPr>
            <w:tcW w:w="1196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20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25.03.</w:t>
            </w:r>
          </w:p>
        </w:tc>
        <w:tc>
          <w:tcPr>
            <w:tcW w:w="2095" w:type="dxa"/>
          </w:tcPr>
          <w:p w:rsidR="007C7FD1" w:rsidRDefault="007C7FD1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А.А.</w:t>
            </w:r>
          </w:p>
        </w:tc>
      </w:tr>
      <w:tr w:rsidR="007C7FD1" w:rsidRPr="009D4CEF">
        <w:tc>
          <w:tcPr>
            <w:tcW w:w="811" w:type="dxa"/>
          </w:tcPr>
          <w:p w:rsidR="007C7FD1" w:rsidRPr="00AD1779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175" w:type="dxa"/>
          </w:tcPr>
          <w:p w:rsidR="007C7FD1" w:rsidRPr="009D4CEF" w:rsidRDefault="007C7FD1" w:rsidP="0000245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Путешествие по книжному лабиринту </w:t>
            </w:r>
            <w:r w:rsidRPr="00246D36">
              <w:rPr>
                <w:b/>
                <w:bCs/>
                <w:sz w:val="18"/>
                <w:szCs w:val="18"/>
              </w:rPr>
              <w:t>(день библиотек)</w:t>
            </w:r>
          </w:p>
        </w:tc>
        <w:tc>
          <w:tcPr>
            <w:tcW w:w="2377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поздравление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2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27.05.</w:t>
            </w:r>
          </w:p>
        </w:tc>
        <w:tc>
          <w:tcPr>
            <w:tcW w:w="209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1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3175" w:type="dxa"/>
          </w:tcPr>
          <w:p w:rsidR="007C7FD1" w:rsidRPr="0074033C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74033C">
              <w:rPr>
                <w:b/>
                <w:bCs/>
                <w:sz w:val="32"/>
                <w:szCs w:val="32"/>
              </w:rPr>
              <w:t>Служение людям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246D36">
              <w:rPr>
                <w:b/>
                <w:bCs/>
                <w:sz w:val="18"/>
                <w:szCs w:val="18"/>
              </w:rPr>
              <w:t>(день соц. работника)</w:t>
            </w:r>
          </w:p>
        </w:tc>
        <w:tc>
          <w:tcPr>
            <w:tcW w:w="2377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поздравление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2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07.06.</w:t>
            </w:r>
          </w:p>
        </w:tc>
        <w:tc>
          <w:tcPr>
            <w:tcW w:w="209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</w:t>
            </w:r>
          </w:p>
        </w:tc>
      </w:tr>
      <w:tr w:rsidR="007C7FD1" w:rsidRPr="009D4CEF">
        <w:tc>
          <w:tcPr>
            <w:tcW w:w="81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3175" w:type="dxa"/>
          </w:tcPr>
          <w:p w:rsidR="007C7FD1" w:rsidRPr="0074033C" w:rsidRDefault="007C7FD1" w:rsidP="0000245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74033C">
              <w:rPr>
                <w:b/>
                <w:bCs/>
                <w:sz w:val="32"/>
                <w:szCs w:val="32"/>
              </w:rPr>
              <w:t>Здоровье – богатство на века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246D36">
              <w:rPr>
                <w:b/>
                <w:bCs/>
                <w:sz w:val="18"/>
                <w:szCs w:val="18"/>
              </w:rPr>
              <w:t>(день мед. работника)</w:t>
            </w:r>
          </w:p>
        </w:tc>
        <w:tc>
          <w:tcPr>
            <w:tcW w:w="2377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поздравление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2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19.06.</w:t>
            </w:r>
          </w:p>
        </w:tc>
        <w:tc>
          <w:tcPr>
            <w:tcW w:w="209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1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5.</w:t>
            </w:r>
          </w:p>
        </w:tc>
        <w:tc>
          <w:tcPr>
            <w:tcW w:w="3175" w:type="dxa"/>
          </w:tcPr>
          <w:p w:rsidR="007C7FD1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Не легкий труд </w:t>
            </w:r>
          </w:p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74033C">
              <w:rPr>
                <w:b/>
                <w:bCs/>
                <w:sz w:val="18"/>
                <w:szCs w:val="18"/>
              </w:rPr>
              <w:t>(день учителя)</w:t>
            </w:r>
          </w:p>
        </w:tc>
        <w:tc>
          <w:tcPr>
            <w:tcW w:w="2377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поздравления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школа</w:t>
            </w:r>
          </w:p>
        </w:tc>
        <w:tc>
          <w:tcPr>
            <w:tcW w:w="112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04</w:t>
            </w:r>
            <w:r w:rsidRPr="009D4CEF">
              <w:rPr>
                <w:b/>
                <w:bCs/>
                <w:sz w:val="32"/>
                <w:szCs w:val="32"/>
              </w:rPr>
              <w:t>.10.</w:t>
            </w:r>
          </w:p>
        </w:tc>
        <w:tc>
          <w:tcPr>
            <w:tcW w:w="209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9D4CEF">
              <w:rPr>
                <w:b/>
                <w:bCs/>
                <w:sz w:val="32"/>
                <w:szCs w:val="32"/>
              </w:rPr>
              <w:t>Тинт З.П.</w:t>
            </w:r>
          </w:p>
        </w:tc>
      </w:tr>
      <w:tr w:rsidR="007C7FD1" w:rsidRPr="009D4CEF">
        <w:tc>
          <w:tcPr>
            <w:tcW w:w="811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6.</w:t>
            </w:r>
          </w:p>
        </w:tc>
        <w:tc>
          <w:tcPr>
            <w:tcW w:w="3175" w:type="dxa"/>
          </w:tcPr>
          <w:p w:rsidR="007C7FD1" w:rsidRPr="00AD1779" w:rsidRDefault="007C7FD1" w:rsidP="00AD1779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Большой каравай </w:t>
            </w:r>
            <w:r w:rsidRPr="0074033C">
              <w:rPr>
                <w:b/>
                <w:bCs/>
                <w:sz w:val="18"/>
                <w:szCs w:val="18"/>
              </w:rPr>
              <w:t>(день хлеба)</w:t>
            </w:r>
          </w:p>
        </w:tc>
        <w:tc>
          <w:tcPr>
            <w:tcW w:w="2377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поздравление</w:t>
            </w:r>
          </w:p>
        </w:tc>
        <w:tc>
          <w:tcPr>
            <w:tcW w:w="1196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ДК</w:t>
            </w:r>
          </w:p>
        </w:tc>
        <w:tc>
          <w:tcPr>
            <w:tcW w:w="1120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07.10.</w:t>
            </w:r>
          </w:p>
        </w:tc>
        <w:tc>
          <w:tcPr>
            <w:tcW w:w="2095" w:type="dxa"/>
          </w:tcPr>
          <w:p w:rsidR="007C7FD1" w:rsidRPr="009D4CEF" w:rsidRDefault="007C7FD1" w:rsidP="00147FA4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Нусс А.А</w:t>
            </w:r>
          </w:p>
        </w:tc>
      </w:tr>
    </w:tbl>
    <w:p w:rsidR="007C7FD1" w:rsidRDefault="007C7FD1" w:rsidP="00147FA4">
      <w:pPr>
        <w:rPr>
          <w:b/>
          <w:bCs/>
          <w:sz w:val="40"/>
          <w:szCs w:val="40"/>
        </w:rPr>
      </w:pPr>
    </w:p>
    <w:p w:rsidR="007C7FD1" w:rsidRPr="009D4CEF" w:rsidRDefault="007C7FD1" w:rsidP="00147FA4">
      <w:pPr>
        <w:rPr>
          <w:b/>
          <w:bCs/>
          <w:sz w:val="40"/>
          <w:szCs w:val="40"/>
        </w:rPr>
      </w:pPr>
      <w:r w:rsidRPr="009D4CEF">
        <w:rPr>
          <w:b/>
          <w:bCs/>
          <w:sz w:val="40"/>
          <w:szCs w:val="40"/>
        </w:rPr>
        <w:t>Районные и областные мероприятия – участие</w:t>
      </w:r>
    </w:p>
    <w:p w:rsidR="007C7FD1" w:rsidRPr="009D4CEF" w:rsidRDefault="007C7FD1" w:rsidP="00147FA4">
      <w:pPr>
        <w:rPr>
          <w:b/>
          <w:bCs/>
          <w:sz w:val="40"/>
          <w:szCs w:val="40"/>
        </w:rPr>
      </w:pPr>
      <w:r w:rsidRPr="009D4CEF">
        <w:rPr>
          <w:b/>
          <w:bCs/>
          <w:sz w:val="40"/>
          <w:szCs w:val="40"/>
        </w:rPr>
        <w:t>Летняя площадка – ДК   июнь - август</w:t>
      </w:r>
    </w:p>
    <w:sectPr w:rsidR="007C7FD1" w:rsidRPr="009D4CEF" w:rsidSect="00E85047">
      <w:pgSz w:w="11906" w:h="16838"/>
      <w:pgMar w:top="709" w:right="850" w:bottom="426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FD1" w:rsidRDefault="007C7FD1" w:rsidP="0001340B">
      <w:pPr>
        <w:spacing w:after="0" w:line="240" w:lineRule="auto"/>
      </w:pPr>
      <w:r>
        <w:separator/>
      </w:r>
    </w:p>
  </w:endnote>
  <w:endnote w:type="continuationSeparator" w:id="1">
    <w:p w:rsidR="007C7FD1" w:rsidRDefault="007C7FD1" w:rsidP="00013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roadway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entury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FD1" w:rsidRDefault="007C7FD1" w:rsidP="0001340B">
      <w:pPr>
        <w:spacing w:after="0" w:line="240" w:lineRule="auto"/>
      </w:pPr>
      <w:r>
        <w:separator/>
      </w:r>
    </w:p>
  </w:footnote>
  <w:footnote w:type="continuationSeparator" w:id="1">
    <w:p w:rsidR="007C7FD1" w:rsidRDefault="007C7FD1" w:rsidP="00013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91BC4"/>
    <w:multiLevelType w:val="hybridMultilevel"/>
    <w:tmpl w:val="D46A7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EF6"/>
    <w:rsid w:val="00000B73"/>
    <w:rsid w:val="0000245C"/>
    <w:rsid w:val="00002F17"/>
    <w:rsid w:val="00003CA7"/>
    <w:rsid w:val="00004141"/>
    <w:rsid w:val="00004F38"/>
    <w:rsid w:val="0000579D"/>
    <w:rsid w:val="000113C4"/>
    <w:rsid w:val="0001340B"/>
    <w:rsid w:val="0001495F"/>
    <w:rsid w:val="00016E98"/>
    <w:rsid w:val="0001736E"/>
    <w:rsid w:val="000215D3"/>
    <w:rsid w:val="00021B73"/>
    <w:rsid w:val="0003040F"/>
    <w:rsid w:val="00031FCA"/>
    <w:rsid w:val="0004105F"/>
    <w:rsid w:val="00045135"/>
    <w:rsid w:val="00045D70"/>
    <w:rsid w:val="0004702C"/>
    <w:rsid w:val="000665B2"/>
    <w:rsid w:val="00067C09"/>
    <w:rsid w:val="00081432"/>
    <w:rsid w:val="00084227"/>
    <w:rsid w:val="000931B6"/>
    <w:rsid w:val="000939D6"/>
    <w:rsid w:val="00096ACB"/>
    <w:rsid w:val="000A2B47"/>
    <w:rsid w:val="000A6423"/>
    <w:rsid w:val="000B13F0"/>
    <w:rsid w:val="000C2D3E"/>
    <w:rsid w:val="000D5F2F"/>
    <w:rsid w:val="000E1CDD"/>
    <w:rsid w:val="000E315E"/>
    <w:rsid w:val="000F1D9A"/>
    <w:rsid w:val="000F3D8D"/>
    <w:rsid w:val="000F77F8"/>
    <w:rsid w:val="0010382D"/>
    <w:rsid w:val="00103F04"/>
    <w:rsid w:val="00106510"/>
    <w:rsid w:val="0012205F"/>
    <w:rsid w:val="001442DC"/>
    <w:rsid w:val="001443B8"/>
    <w:rsid w:val="0014627E"/>
    <w:rsid w:val="001466EB"/>
    <w:rsid w:val="00147FA4"/>
    <w:rsid w:val="00161891"/>
    <w:rsid w:val="00165BB5"/>
    <w:rsid w:val="00165CA8"/>
    <w:rsid w:val="0017006C"/>
    <w:rsid w:val="00170B6A"/>
    <w:rsid w:val="001714C7"/>
    <w:rsid w:val="0017366C"/>
    <w:rsid w:val="00177C8D"/>
    <w:rsid w:val="00181B1C"/>
    <w:rsid w:val="00182268"/>
    <w:rsid w:val="00184FD1"/>
    <w:rsid w:val="001874EC"/>
    <w:rsid w:val="00187BDB"/>
    <w:rsid w:val="00192766"/>
    <w:rsid w:val="001B2EF6"/>
    <w:rsid w:val="001C2549"/>
    <w:rsid w:val="001C3332"/>
    <w:rsid w:val="001C771B"/>
    <w:rsid w:val="001D470F"/>
    <w:rsid w:val="001E0F1B"/>
    <w:rsid w:val="001E230E"/>
    <w:rsid w:val="001E449E"/>
    <w:rsid w:val="001E44DC"/>
    <w:rsid w:val="001F317E"/>
    <w:rsid w:val="001F77BE"/>
    <w:rsid w:val="00201460"/>
    <w:rsid w:val="0020306C"/>
    <w:rsid w:val="00206075"/>
    <w:rsid w:val="0021013E"/>
    <w:rsid w:val="002119C8"/>
    <w:rsid w:val="00214D2E"/>
    <w:rsid w:val="00231099"/>
    <w:rsid w:val="002415DE"/>
    <w:rsid w:val="00246D36"/>
    <w:rsid w:val="00251B8B"/>
    <w:rsid w:val="002529E6"/>
    <w:rsid w:val="0025609D"/>
    <w:rsid w:val="00256E93"/>
    <w:rsid w:val="00257199"/>
    <w:rsid w:val="00291074"/>
    <w:rsid w:val="0029499B"/>
    <w:rsid w:val="00295E47"/>
    <w:rsid w:val="002A0874"/>
    <w:rsid w:val="002A1DA6"/>
    <w:rsid w:val="002A443E"/>
    <w:rsid w:val="002B1508"/>
    <w:rsid w:val="002C0821"/>
    <w:rsid w:val="002C4E63"/>
    <w:rsid w:val="002C55D3"/>
    <w:rsid w:val="002C5AB8"/>
    <w:rsid w:val="002E6B5A"/>
    <w:rsid w:val="00326A60"/>
    <w:rsid w:val="00327F76"/>
    <w:rsid w:val="003327DC"/>
    <w:rsid w:val="00332B0B"/>
    <w:rsid w:val="003401E8"/>
    <w:rsid w:val="00346D03"/>
    <w:rsid w:val="00353E44"/>
    <w:rsid w:val="003558B0"/>
    <w:rsid w:val="00356813"/>
    <w:rsid w:val="00370F9D"/>
    <w:rsid w:val="003777CE"/>
    <w:rsid w:val="00383944"/>
    <w:rsid w:val="00396F80"/>
    <w:rsid w:val="003A7F4F"/>
    <w:rsid w:val="003B15D5"/>
    <w:rsid w:val="003B6153"/>
    <w:rsid w:val="003B7D98"/>
    <w:rsid w:val="003C0BEF"/>
    <w:rsid w:val="003C6558"/>
    <w:rsid w:val="003C70B5"/>
    <w:rsid w:val="00404B04"/>
    <w:rsid w:val="004057FC"/>
    <w:rsid w:val="00405F2C"/>
    <w:rsid w:val="00420072"/>
    <w:rsid w:val="0043048B"/>
    <w:rsid w:val="00434BD9"/>
    <w:rsid w:val="00444933"/>
    <w:rsid w:val="00446574"/>
    <w:rsid w:val="0045573A"/>
    <w:rsid w:val="00460598"/>
    <w:rsid w:val="004650C3"/>
    <w:rsid w:val="0046607D"/>
    <w:rsid w:val="00467B36"/>
    <w:rsid w:val="00483440"/>
    <w:rsid w:val="00486308"/>
    <w:rsid w:val="00490DE4"/>
    <w:rsid w:val="004A0895"/>
    <w:rsid w:val="004A5F93"/>
    <w:rsid w:val="004B6223"/>
    <w:rsid w:val="004C14EC"/>
    <w:rsid w:val="004D6235"/>
    <w:rsid w:val="004E12C6"/>
    <w:rsid w:val="004F289C"/>
    <w:rsid w:val="004F68B0"/>
    <w:rsid w:val="004F7138"/>
    <w:rsid w:val="005114EF"/>
    <w:rsid w:val="00511B18"/>
    <w:rsid w:val="005256C8"/>
    <w:rsid w:val="00525CAC"/>
    <w:rsid w:val="00535B33"/>
    <w:rsid w:val="00536CEF"/>
    <w:rsid w:val="00537A14"/>
    <w:rsid w:val="00537AFD"/>
    <w:rsid w:val="0054148D"/>
    <w:rsid w:val="005565DA"/>
    <w:rsid w:val="005634C9"/>
    <w:rsid w:val="00570067"/>
    <w:rsid w:val="005707AC"/>
    <w:rsid w:val="00576EEB"/>
    <w:rsid w:val="0058220D"/>
    <w:rsid w:val="00595CAA"/>
    <w:rsid w:val="00596083"/>
    <w:rsid w:val="00596AEC"/>
    <w:rsid w:val="005A12EB"/>
    <w:rsid w:val="005A3F9F"/>
    <w:rsid w:val="005A49B6"/>
    <w:rsid w:val="005A4DEB"/>
    <w:rsid w:val="005B481B"/>
    <w:rsid w:val="005D6FF7"/>
    <w:rsid w:val="00600C4E"/>
    <w:rsid w:val="00602AEA"/>
    <w:rsid w:val="00603552"/>
    <w:rsid w:val="006060B8"/>
    <w:rsid w:val="00617242"/>
    <w:rsid w:val="00620418"/>
    <w:rsid w:val="00621AC5"/>
    <w:rsid w:val="00641F6A"/>
    <w:rsid w:val="00643CBB"/>
    <w:rsid w:val="00652BB4"/>
    <w:rsid w:val="00664212"/>
    <w:rsid w:val="00680C96"/>
    <w:rsid w:val="00687C3F"/>
    <w:rsid w:val="006C299E"/>
    <w:rsid w:val="006D20F1"/>
    <w:rsid w:val="006D2BEC"/>
    <w:rsid w:val="006D3A44"/>
    <w:rsid w:val="006E241F"/>
    <w:rsid w:val="00711DF4"/>
    <w:rsid w:val="00727625"/>
    <w:rsid w:val="0074033C"/>
    <w:rsid w:val="007503AA"/>
    <w:rsid w:val="0076490A"/>
    <w:rsid w:val="00766A6D"/>
    <w:rsid w:val="00766DAB"/>
    <w:rsid w:val="00767273"/>
    <w:rsid w:val="007719D9"/>
    <w:rsid w:val="00773F7A"/>
    <w:rsid w:val="0077742D"/>
    <w:rsid w:val="00794C91"/>
    <w:rsid w:val="007A42F8"/>
    <w:rsid w:val="007A5BFA"/>
    <w:rsid w:val="007A5D9E"/>
    <w:rsid w:val="007A68E6"/>
    <w:rsid w:val="007C0BDE"/>
    <w:rsid w:val="007C35BE"/>
    <w:rsid w:val="007C6856"/>
    <w:rsid w:val="007C7FD1"/>
    <w:rsid w:val="007D032F"/>
    <w:rsid w:val="007D0B79"/>
    <w:rsid w:val="007D2A6D"/>
    <w:rsid w:val="007D3726"/>
    <w:rsid w:val="007D5224"/>
    <w:rsid w:val="007E425B"/>
    <w:rsid w:val="007F2874"/>
    <w:rsid w:val="007F5197"/>
    <w:rsid w:val="007F5D71"/>
    <w:rsid w:val="0080162D"/>
    <w:rsid w:val="008130EF"/>
    <w:rsid w:val="0081747F"/>
    <w:rsid w:val="00821BD3"/>
    <w:rsid w:val="008379C1"/>
    <w:rsid w:val="008507F3"/>
    <w:rsid w:val="00850BCB"/>
    <w:rsid w:val="0085104C"/>
    <w:rsid w:val="00862F84"/>
    <w:rsid w:val="00863E2D"/>
    <w:rsid w:val="00865B47"/>
    <w:rsid w:val="00872645"/>
    <w:rsid w:val="00883EAD"/>
    <w:rsid w:val="00893F28"/>
    <w:rsid w:val="00896A5F"/>
    <w:rsid w:val="00897AE2"/>
    <w:rsid w:val="008A378D"/>
    <w:rsid w:val="008A4C34"/>
    <w:rsid w:val="008A4E0C"/>
    <w:rsid w:val="008B67EE"/>
    <w:rsid w:val="008B7A0C"/>
    <w:rsid w:val="008D57A3"/>
    <w:rsid w:val="008D60E9"/>
    <w:rsid w:val="008D6B69"/>
    <w:rsid w:val="008D7E4F"/>
    <w:rsid w:val="008E3DB8"/>
    <w:rsid w:val="008E4E7D"/>
    <w:rsid w:val="008E53A5"/>
    <w:rsid w:val="008E7AB7"/>
    <w:rsid w:val="008F26AF"/>
    <w:rsid w:val="00901421"/>
    <w:rsid w:val="00904236"/>
    <w:rsid w:val="0090470A"/>
    <w:rsid w:val="0090623E"/>
    <w:rsid w:val="00915960"/>
    <w:rsid w:val="0091628B"/>
    <w:rsid w:val="009517B3"/>
    <w:rsid w:val="009537AF"/>
    <w:rsid w:val="0095521B"/>
    <w:rsid w:val="0096266F"/>
    <w:rsid w:val="00965DC0"/>
    <w:rsid w:val="00967561"/>
    <w:rsid w:val="009762EB"/>
    <w:rsid w:val="00977CD7"/>
    <w:rsid w:val="009832F0"/>
    <w:rsid w:val="0098405D"/>
    <w:rsid w:val="009A396D"/>
    <w:rsid w:val="009A50B9"/>
    <w:rsid w:val="009A5451"/>
    <w:rsid w:val="009C387B"/>
    <w:rsid w:val="009C5337"/>
    <w:rsid w:val="009C571A"/>
    <w:rsid w:val="009D076B"/>
    <w:rsid w:val="009D403E"/>
    <w:rsid w:val="009D4C10"/>
    <w:rsid w:val="009D4CEF"/>
    <w:rsid w:val="009D66F4"/>
    <w:rsid w:val="009D78BB"/>
    <w:rsid w:val="009E045A"/>
    <w:rsid w:val="009E25B3"/>
    <w:rsid w:val="009F6554"/>
    <w:rsid w:val="009F68B1"/>
    <w:rsid w:val="00A02E40"/>
    <w:rsid w:val="00A06793"/>
    <w:rsid w:val="00A119B1"/>
    <w:rsid w:val="00A14163"/>
    <w:rsid w:val="00A26F6B"/>
    <w:rsid w:val="00A359AA"/>
    <w:rsid w:val="00A40F08"/>
    <w:rsid w:val="00A41BD5"/>
    <w:rsid w:val="00A50172"/>
    <w:rsid w:val="00A5624B"/>
    <w:rsid w:val="00A846F9"/>
    <w:rsid w:val="00A861BA"/>
    <w:rsid w:val="00A90DB4"/>
    <w:rsid w:val="00A940BD"/>
    <w:rsid w:val="00A96090"/>
    <w:rsid w:val="00AA586D"/>
    <w:rsid w:val="00AB16FC"/>
    <w:rsid w:val="00AB5136"/>
    <w:rsid w:val="00AB68A2"/>
    <w:rsid w:val="00AC0D51"/>
    <w:rsid w:val="00AC2A9E"/>
    <w:rsid w:val="00AC65D0"/>
    <w:rsid w:val="00AC6678"/>
    <w:rsid w:val="00AD1779"/>
    <w:rsid w:val="00AD335E"/>
    <w:rsid w:val="00AD4645"/>
    <w:rsid w:val="00AD4732"/>
    <w:rsid w:val="00AD5EEA"/>
    <w:rsid w:val="00AE0369"/>
    <w:rsid w:val="00AE2F16"/>
    <w:rsid w:val="00AE61D3"/>
    <w:rsid w:val="00B03642"/>
    <w:rsid w:val="00B07AA7"/>
    <w:rsid w:val="00B223CE"/>
    <w:rsid w:val="00B239EC"/>
    <w:rsid w:val="00B23D49"/>
    <w:rsid w:val="00B27EF1"/>
    <w:rsid w:val="00B320FD"/>
    <w:rsid w:val="00B35838"/>
    <w:rsid w:val="00B41BC6"/>
    <w:rsid w:val="00B56CFA"/>
    <w:rsid w:val="00B57157"/>
    <w:rsid w:val="00B6226D"/>
    <w:rsid w:val="00B6304A"/>
    <w:rsid w:val="00B80C73"/>
    <w:rsid w:val="00B81C17"/>
    <w:rsid w:val="00B946F3"/>
    <w:rsid w:val="00B94A8F"/>
    <w:rsid w:val="00B96458"/>
    <w:rsid w:val="00BA55BC"/>
    <w:rsid w:val="00BA73A0"/>
    <w:rsid w:val="00BA7922"/>
    <w:rsid w:val="00BB471E"/>
    <w:rsid w:val="00BC0040"/>
    <w:rsid w:val="00BC1483"/>
    <w:rsid w:val="00BC55E3"/>
    <w:rsid w:val="00BC74F8"/>
    <w:rsid w:val="00BF0CCD"/>
    <w:rsid w:val="00BF1F1C"/>
    <w:rsid w:val="00BF2604"/>
    <w:rsid w:val="00BF571F"/>
    <w:rsid w:val="00C02EA4"/>
    <w:rsid w:val="00C0362C"/>
    <w:rsid w:val="00C03F04"/>
    <w:rsid w:val="00C04772"/>
    <w:rsid w:val="00C20A0F"/>
    <w:rsid w:val="00C21CC5"/>
    <w:rsid w:val="00C31272"/>
    <w:rsid w:val="00C32C46"/>
    <w:rsid w:val="00C33A48"/>
    <w:rsid w:val="00C427C8"/>
    <w:rsid w:val="00C45587"/>
    <w:rsid w:val="00C518B1"/>
    <w:rsid w:val="00C62A16"/>
    <w:rsid w:val="00C85EF6"/>
    <w:rsid w:val="00C86C66"/>
    <w:rsid w:val="00C9049F"/>
    <w:rsid w:val="00C93BD5"/>
    <w:rsid w:val="00CA2718"/>
    <w:rsid w:val="00CA3660"/>
    <w:rsid w:val="00CA597A"/>
    <w:rsid w:val="00CB5A84"/>
    <w:rsid w:val="00CC53DA"/>
    <w:rsid w:val="00CC6A8C"/>
    <w:rsid w:val="00CD1D3F"/>
    <w:rsid w:val="00CE5A0B"/>
    <w:rsid w:val="00CF06AD"/>
    <w:rsid w:val="00D037B7"/>
    <w:rsid w:val="00D03831"/>
    <w:rsid w:val="00D04597"/>
    <w:rsid w:val="00D150FD"/>
    <w:rsid w:val="00D17667"/>
    <w:rsid w:val="00D22A0A"/>
    <w:rsid w:val="00D25278"/>
    <w:rsid w:val="00D43315"/>
    <w:rsid w:val="00D440C6"/>
    <w:rsid w:val="00D5199E"/>
    <w:rsid w:val="00D5405A"/>
    <w:rsid w:val="00D575D0"/>
    <w:rsid w:val="00D60183"/>
    <w:rsid w:val="00D65240"/>
    <w:rsid w:val="00D70153"/>
    <w:rsid w:val="00D80653"/>
    <w:rsid w:val="00D83F1F"/>
    <w:rsid w:val="00D90542"/>
    <w:rsid w:val="00D91CB2"/>
    <w:rsid w:val="00DA3EB1"/>
    <w:rsid w:val="00DA40A4"/>
    <w:rsid w:val="00DA640E"/>
    <w:rsid w:val="00DA7287"/>
    <w:rsid w:val="00DC73FB"/>
    <w:rsid w:val="00DE0279"/>
    <w:rsid w:val="00DE0FE8"/>
    <w:rsid w:val="00DE735A"/>
    <w:rsid w:val="00DE779A"/>
    <w:rsid w:val="00DF740E"/>
    <w:rsid w:val="00E027AB"/>
    <w:rsid w:val="00E105C0"/>
    <w:rsid w:val="00E12F6E"/>
    <w:rsid w:val="00E14ADE"/>
    <w:rsid w:val="00E15273"/>
    <w:rsid w:val="00E16447"/>
    <w:rsid w:val="00E23895"/>
    <w:rsid w:val="00E3093A"/>
    <w:rsid w:val="00E50B51"/>
    <w:rsid w:val="00E534B7"/>
    <w:rsid w:val="00E61646"/>
    <w:rsid w:val="00E70815"/>
    <w:rsid w:val="00E74665"/>
    <w:rsid w:val="00E775B4"/>
    <w:rsid w:val="00E841FB"/>
    <w:rsid w:val="00E85047"/>
    <w:rsid w:val="00EC2632"/>
    <w:rsid w:val="00EC452F"/>
    <w:rsid w:val="00ED38ED"/>
    <w:rsid w:val="00ED7113"/>
    <w:rsid w:val="00ED7D4E"/>
    <w:rsid w:val="00EE07A2"/>
    <w:rsid w:val="00F03A3F"/>
    <w:rsid w:val="00F05FBD"/>
    <w:rsid w:val="00F06E7D"/>
    <w:rsid w:val="00F11D27"/>
    <w:rsid w:val="00F22605"/>
    <w:rsid w:val="00F228DB"/>
    <w:rsid w:val="00F240D5"/>
    <w:rsid w:val="00F26EE1"/>
    <w:rsid w:val="00F3182D"/>
    <w:rsid w:val="00F33270"/>
    <w:rsid w:val="00F33C43"/>
    <w:rsid w:val="00F51292"/>
    <w:rsid w:val="00F5129D"/>
    <w:rsid w:val="00F54307"/>
    <w:rsid w:val="00F55824"/>
    <w:rsid w:val="00F57024"/>
    <w:rsid w:val="00F60F94"/>
    <w:rsid w:val="00F72A03"/>
    <w:rsid w:val="00F74EBF"/>
    <w:rsid w:val="00F871DA"/>
    <w:rsid w:val="00FA287E"/>
    <w:rsid w:val="00FA4D49"/>
    <w:rsid w:val="00FB1CBE"/>
    <w:rsid w:val="00FD0C74"/>
    <w:rsid w:val="00FD5C28"/>
    <w:rsid w:val="00FE563F"/>
    <w:rsid w:val="00FE6390"/>
    <w:rsid w:val="00FF7222"/>
    <w:rsid w:val="00FF724C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8B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1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340B"/>
  </w:style>
  <w:style w:type="paragraph" w:styleId="Footer">
    <w:name w:val="footer"/>
    <w:basedOn w:val="Normal"/>
    <w:link w:val="FooterChar"/>
    <w:uiPriority w:val="99"/>
    <w:semiHidden/>
    <w:rsid w:val="0001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340B"/>
  </w:style>
  <w:style w:type="table" w:styleId="TableGrid">
    <w:name w:val="Table Grid"/>
    <w:basedOn w:val="TableNormal"/>
    <w:uiPriority w:val="99"/>
    <w:rsid w:val="00B3583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35838"/>
    <w:pPr>
      <w:ind w:left="720"/>
    </w:pPr>
  </w:style>
  <w:style w:type="character" w:styleId="Emphasis">
    <w:name w:val="Emphasis"/>
    <w:basedOn w:val="DefaultParagraphFont"/>
    <w:uiPriority w:val="99"/>
    <w:qFormat/>
    <w:rsid w:val="00BC1483"/>
    <w:rPr>
      <w:i/>
      <w:iCs/>
    </w:rPr>
  </w:style>
  <w:style w:type="paragraph" w:styleId="NoSpacing">
    <w:name w:val="No Spacing"/>
    <w:uiPriority w:val="99"/>
    <w:qFormat/>
    <w:rsid w:val="00537A14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1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247</TotalTime>
  <Pages>16</Pages>
  <Words>2721</Words>
  <Characters>15515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Администратор</cp:lastModifiedBy>
  <cp:revision>6</cp:revision>
  <cp:lastPrinted>2019-12-19T07:03:00Z</cp:lastPrinted>
  <dcterms:created xsi:type="dcterms:W3CDTF">2020-03-05T03:03:00Z</dcterms:created>
  <dcterms:modified xsi:type="dcterms:W3CDTF">2020-11-09T04:36:00Z</dcterms:modified>
</cp:coreProperties>
</file>